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2F30B" w14:textId="500E38A2" w:rsidR="00540997" w:rsidRPr="00635374" w:rsidRDefault="00540997">
      <w:pPr>
        <w:pStyle w:val="doctype"/>
      </w:pPr>
      <w:r>
        <w:t>Examen VMBO-BB</w:t>
      </w:r>
    </w:p>
    <w:p w14:paraId="4C62D7FE" w14:textId="2A158671" w:rsidR="00540997" w:rsidRDefault="00540997">
      <w:pPr>
        <w:pStyle w:val="jaartal"/>
      </w:pPr>
      <w:r>
        <w:t>202</w:t>
      </w:r>
      <w:r w:rsidR="008F3907">
        <w:t>5</w:t>
      </w:r>
    </w:p>
    <w:p w14:paraId="070513CD" w14:textId="7CC295D3" w:rsidR="00540997" w:rsidRDefault="002C3A6E">
      <w:pPr>
        <w:pStyle w:val="onderdeel"/>
      </w:pPr>
      <w:r>
        <w:rPr>
          <w:sz w:val="32"/>
        </w:rPr>
        <w:t xml:space="preserve">versie blauw, </w:t>
      </w:r>
      <w:r w:rsidR="00540997" w:rsidRPr="00F3697D">
        <w:rPr>
          <w:sz w:val="32"/>
        </w:rPr>
        <w:t xml:space="preserve">onderdeel </w:t>
      </w:r>
      <w:r w:rsidR="00540997">
        <w:rPr>
          <w:szCs w:val="72"/>
        </w:rPr>
        <w:t>B</w:t>
      </w:r>
    </w:p>
    <w:p w14:paraId="68D561DB" w14:textId="3BB011F9" w:rsidR="00540997" w:rsidRDefault="00540997" w:rsidP="002C3A6E">
      <w:pPr>
        <w:pStyle w:val="balkvooropblauw"/>
      </w:pPr>
      <w:r>
        <w:tab/>
      </w:r>
      <w:proofErr w:type="spellStart"/>
      <w:r>
        <w:t>profielvak-cspe</w:t>
      </w:r>
      <w:proofErr w:type="spellEnd"/>
      <w:r>
        <w:t xml:space="preserve"> PIE – BB</w:t>
      </w:r>
    </w:p>
    <w:p w14:paraId="5D180C36" w14:textId="472E85E6" w:rsidR="00540997" w:rsidRDefault="00540997" w:rsidP="00540997">
      <w:pPr>
        <w:pStyle w:val="grijzebalkvoorop"/>
      </w:pPr>
      <w:r>
        <w:tab/>
        <w:t>bijlage</w:t>
      </w:r>
      <w:r w:rsidR="00492244">
        <w:t xml:space="preserve"> </w:t>
      </w:r>
    </w:p>
    <w:p w14:paraId="7E9964E8" w14:textId="77777777" w:rsidR="00540997" w:rsidRDefault="00540997">
      <w:pPr>
        <w:pStyle w:val="plattetekst"/>
      </w:pPr>
    </w:p>
    <w:p w14:paraId="5DC10AB2" w14:textId="77777777" w:rsidR="00540997" w:rsidRDefault="00540997">
      <w:pPr>
        <w:pStyle w:val="plattetekst"/>
        <w:sectPr w:rsidR="00540997">
          <w:footerReference w:type="default" r:id="rId11"/>
          <w:footerReference w:type="first" r:id="rId12"/>
          <w:type w:val="continuous"/>
          <w:pgSz w:w="11906" w:h="16838" w:code="9"/>
          <w:pgMar w:top="850" w:right="1134" w:bottom="1701" w:left="1134" w:header="567" w:footer="964" w:gutter="0"/>
          <w:cols w:space="708"/>
          <w:docGrid w:linePitch="360"/>
        </w:sectPr>
      </w:pPr>
    </w:p>
    <w:p w14:paraId="21A8F9D3" w14:textId="11796712" w:rsidR="00A005EE" w:rsidRDefault="006B42A1" w:rsidP="00A005EE">
      <w:pPr>
        <w:pStyle w:val="plattetekst"/>
        <w:rPr>
          <w:b/>
          <w:bCs/>
        </w:rPr>
      </w:pPr>
      <w:r w:rsidRPr="00A005EE">
        <w:rPr>
          <w:b/>
          <w:bCs/>
        </w:rPr>
        <w:lastRenderedPageBreak/>
        <w:t xml:space="preserve">opdracht </w:t>
      </w:r>
      <w:r w:rsidR="00CB7DEB" w:rsidRPr="00A005EE">
        <w:rPr>
          <w:b/>
          <w:bCs/>
        </w:rPr>
        <w:t>2</w:t>
      </w:r>
      <w:r w:rsidR="00762003">
        <w:rPr>
          <w:b/>
          <w:bCs/>
        </w:rPr>
        <w:t xml:space="preserve"> </w:t>
      </w:r>
      <w:r w:rsidR="00644E6F" w:rsidRPr="00A005EE">
        <w:rPr>
          <w:b/>
          <w:bCs/>
        </w:rPr>
        <w:t>werkvolgorde</w:t>
      </w:r>
    </w:p>
    <w:p w14:paraId="26EBC54A" w14:textId="77777777" w:rsidR="00A005EE" w:rsidRPr="00A005EE" w:rsidRDefault="00A005EE" w:rsidP="00A005EE">
      <w:pPr>
        <w:pStyle w:val="plattetekst"/>
        <w:rPr>
          <w:b/>
          <w:bCs/>
        </w:r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3"/>
        <w:gridCol w:w="6464"/>
      </w:tblGrid>
      <w:tr w:rsidR="009D75B0" w:rsidRPr="0060120C" w14:paraId="02EAE0A9" w14:textId="77777777" w:rsidTr="00CA22EE">
        <w:trPr>
          <w:trHeight w:val="2504"/>
        </w:trPr>
        <w:tc>
          <w:tcPr>
            <w:tcW w:w="3173" w:type="dxa"/>
            <w:shd w:val="clear" w:color="auto" w:fill="auto"/>
          </w:tcPr>
          <w:p w14:paraId="1F209E4D" w14:textId="09095B22" w:rsidR="009D75B0" w:rsidRDefault="009D75B0" w:rsidP="00CE363B">
            <w:pPr>
              <w:pStyle w:val="plattetekst"/>
            </w:pPr>
            <w:r w:rsidRPr="0060120C">
              <w:t>stuknummer 1</w:t>
            </w:r>
          </w:p>
          <w:p w14:paraId="4165C085" w14:textId="2D7353FD" w:rsidR="009D75B0" w:rsidRDefault="009D75B0" w:rsidP="00CE363B">
            <w:pPr>
              <w:pStyle w:val="plattetekst"/>
            </w:pPr>
          </w:p>
          <w:p w14:paraId="0CD346BF" w14:textId="0F95F9D1" w:rsidR="009D75B0" w:rsidRPr="0060120C" w:rsidRDefault="00F476D8" w:rsidP="00CA22EE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079D8A97" wp14:editId="7F545E26">
                  <wp:extent cx="1758696" cy="1060704"/>
                  <wp:effectExtent l="0" t="0" r="0" b="6350"/>
                  <wp:docPr id="13" name="Afbeelding 13" descr="Afbeelding met schets, tekening, diagram, cirkel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Afbeelding 13" descr="Afbeelding met schets, tekening, diagram, cirkel&#10;&#10;Automatisch gegenereerde beschrijvi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696" cy="1060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4" w:type="dxa"/>
            <w:shd w:val="clear" w:color="auto" w:fill="auto"/>
          </w:tcPr>
          <w:p w14:paraId="6F6B1C6B" w14:textId="77777777" w:rsidR="00DB1353" w:rsidRPr="00D53EEE" w:rsidRDefault="00DB1353">
            <w:pPr>
              <w:pStyle w:val="opsomming"/>
              <w:numPr>
                <w:ilvl w:val="0"/>
                <w:numId w:val="5"/>
              </w:numPr>
            </w:pPr>
            <w:r w:rsidRPr="00D53EEE">
              <w:t>maatcontrole uitgangsmateriaal (liniaal + schuifmaat of rolmaat)</w:t>
            </w:r>
          </w:p>
          <w:p w14:paraId="7B2E3A2A" w14:textId="77777777" w:rsidR="00DB1353" w:rsidRPr="00D53EEE" w:rsidRDefault="00DB1353">
            <w:pPr>
              <w:pStyle w:val="opsomming"/>
              <w:numPr>
                <w:ilvl w:val="0"/>
                <w:numId w:val="5"/>
              </w:numPr>
            </w:pPr>
            <w:r w:rsidRPr="00D53EEE">
              <w:t>afbramen (vijl)</w:t>
            </w:r>
          </w:p>
          <w:p w14:paraId="699E6F5D" w14:textId="7F397703" w:rsidR="00D53EEE" w:rsidRPr="00D53EEE" w:rsidRDefault="00D53EEE">
            <w:pPr>
              <w:pStyle w:val="opsomming"/>
              <w:numPr>
                <w:ilvl w:val="0"/>
                <w:numId w:val="5"/>
              </w:numPr>
            </w:pPr>
            <w:r w:rsidRPr="00D53EEE">
              <w:t xml:space="preserve">middelpunt aftekenen (hoogteschuifmaat of liniaal + </w:t>
            </w:r>
            <w:proofErr w:type="spellStart"/>
            <w:r w:rsidRPr="00D53EEE">
              <w:t>kraspen</w:t>
            </w:r>
            <w:proofErr w:type="spellEnd"/>
            <w:r w:rsidRPr="00D53EEE">
              <w:t>)</w:t>
            </w:r>
          </w:p>
          <w:p w14:paraId="377A62DB" w14:textId="21A74EF4" w:rsidR="00DB1353" w:rsidRPr="00D53EEE" w:rsidRDefault="00DB1353">
            <w:pPr>
              <w:pStyle w:val="opsomming"/>
              <w:numPr>
                <w:ilvl w:val="0"/>
                <w:numId w:val="5"/>
              </w:numPr>
            </w:pPr>
            <w:r w:rsidRPr="00D53EEE">
              <w:t>buiglijnen</w:t>
            </w:r>
            <w:r w:rsidR="00D53EEE" w:rsidRPr="00D53EEE">
              <w:t xml:space="preserve">, </w:t>
            </w:r>
            <w:r w:rsidRPr="00D53EEE">
              <w:t xml:space="preserve">gat </w:t>
            </w:r>
            <w:r w:rsidR="00D53EEE" w:rsidRPr="00D53EEE">
              <w:t xml:space="preserve">en </w:t>
            </w:r>
            <w:r w:rsidR="00CE50A2">
              <w:t>afrondingen</w:t>
            </w:r>
            <w:r w:rsidR="00D53EEE" w:rsidRPr="00D53EEE">
              <w:t xml:space="preserve"> </w:t>
            </w:r>
            <w:r w:rsidRPr="00D53EEE">
              <w:t xml:space="preserve">aftekenen (centerpons en hamer, </w:t>
            </w:r>
            <w:r w:rsidR="00D53EEE" w:rsidRPr="00D53EEE">
              <w:t xml:space="preserve">liniaal en </w:t>
            </w:r>
            <w:proofErr w:type="spellStart"/>
            <w:r w:rsidRPr="00D53EEE">
              <w:t>kraspen</w:t>
            </w:r>
            <w:proofErr w:type="spellEnd"/>
            <w:r w:rsidR="00D53EEE" w:rsidRPr="00D53EEE">
              <w:t>, kraspasser</w:t>
            </w:r>
            <w:r w:rsidRPr="00D53EEE">
              <w:t>)</w:t>
            </w:r>
          </w:p>
          <w:p w14:paraId="19B4ED58" w14:textId="0E0517C1" w:rsidR="00D23CE4" w:rsidRPr="00D53EEE" w:rsidRDefault="00DB1353">
            <w:pPr>
              <w:pStyle w:val="opsomming"/>
              <w:numPr>
                <w:ilvl w:val="0"/>
                <w:numId w:val="5"/>
              </w:numPr>
            </w:pPr>
            <w:r w:rsidRPr="00D53EEE">
              <w:t>gat Ø</w:t>
            </w:r>
            <w:r w:rsidR="00D53EEE" w:rsidRPr="00D53EEE">
              <w:t>10</w:t>
            </w:r>
            <w:r w:rsidRPr="00D53EEE">
              <w:t xml:space="preserve"> boren en afbramen (boormachine, spiraalboor</w:t>
            </w:r>
            <w:r w:rsidR="00BC4D0D">
              <w:t xml:space="preserve"> of platenboor</w:t>
            </w:r>
            <w:r w:rsidRPr="00D53EEE">
              <w:t xml:space="preserve"> Ø</w:t>
            </w:r>
            <w:r w:rsidR="00D53EEE" w:rsidRPr="00D53EEE">
              <w:t>10</w:t>
            </w:r>
            <w:r w:rsidRPr="00D53EEE">
              <w:t xml:space="preserve"> en verzinkboor)</w:t>
            </w:r>
          </w:p>
          <w:p w14:paraId="48C2B485" w14:textId="6F4720EA" w:rsidR="00DB1353" w:rsidRPr="00D53EEE" w:rsidRDefault="00DB1353">
            <w:pPr>
              <w:pStyle w:val="opsomming"/>
              <w:numPr>
                <w:ilvl w:val="0"/>
                <w:numId w:val="5"/>
              </w:numPr>
            </w:pPr>
            <w:r w:rsidRPr="00D53EEE">
              <w:t xml:space="preserve">vier hoeken </w:t>
            </w:r>
            <w:r w:rsidR="00D53EEE" w:rsidRPr="00D53EEE">
              <w:t>afronden en afbramen</w:t>
            </w:r>
            <w:r w:rsidRPr="00D53EEE">
              <w:t xml:space="preserve"> (</w:t>
            </w:r>
            <w:r w:rsidR="00D53EEE" w:rsidRPr="00D53EEE">
              <w:t>hefboomschaar, vijl</w:t>
            </w:r>
            <w:r w:rsidRPr="00D53EEE">
              <w:t>)</w:t>
            </w:r>
          </w:p>
          <w:p w14:paraId="3BF570E8" w14:textId="57AFA4AB" w:rsidR="00AC6002" w:rsidRPr="00D53EEE" w:rsidRDefault="00DB1353">
            <w:pPr>
              <w:pStyle w:val="opsomming"/>
              <w:numPr>
                <w:ilvl w:val="0"/>
                <w:numId w:val="5"/>
              </w:numPr>
            </w:pPr>
            <w:r w:rsidRPr="00D53EEE">
              <w:t xml:space="preserve">plaat buigen op de </w:t>
            </w:r>
            <w:r w:rsidR="006475A6" w:rsidRPr="00D53EEE">
              <w:t>buig</w:t>
            </w:r>
            <w:r w:rsidRPr="00D53EEE">
              <w:t>lijnen (</w:t>
            </w:r>
            <w:r w:rsidR="00D53EEE" w:rsidRPr="00D53EEE">
              <w:t>(</w:t>
            </w:r>
            <w:r w:rsidR="00C36122" w:rsidRPr="00D53EEE">
              <w:t>vinger</w:t>
            </w:r>
            <w:r w:rsidR="00D53EEE" w:rsidRPr="00D53EEE">
              <w:t>)</w:t>
            </w:r>
            <w:proofErr w:type="spellStart"/>
            <w:r w:rsidRPr="00D53EEE">
              <w:t>zetbank</w:t>
            </w:r>
            <w:proofErr w:type="spellEnd"/>
            <w:r w:rsidRPr="00D53EEE">
              <w:t>)</w:t>
            </w:r>
          </w:p>
          <w:p w14:paraId="7EEE44BF" w14:textId="688E2C41" w:rsidR="00F80E19" w:rsidRPr="00D53EEE" w:rsidRDefault="00DB1353">
            <w:pPr>
              <w:pStyle w:val="opsomming"/>
              <w:numPr>
                <w:ilvl w:val="0"/>
                <w:numId w:val="5"/>
              </w:numPr>
            </w:pPr>
            <w:r w:rsidRPr="00D53EEE">
              <w:t>eindcontrole (</w:t>
            </w:r>
            <w:r w:rsidR="00D53EEE" w:rsidRPr="00D53EEE">
              <w:t>l</w:t>
            </w:r>
            <w:r w:rsidRPr="00D53EEE">
              <w:t>iniaal</w:t>
            </w:r>
            <w:r w:rsidR="00D53EEE" w:rsidRPr="00D53EEE">
              <w:t>, schuifmaat</w:t>
            </w:r>
            <w:r w:rsidRPr="00D53EEE">
              <w:t xml:space="preserve">, </w:t>
            </w:r>
            <w:r w:rsidR="00D53EEE" w:rsidRPr="00D53EEE">
              <w:t>blokhaak, radiusmal</w:t>
            </w:r>
            <w:r w:rsidRPr="00D53EEE">
              <w:t>)</w:t>
            </w:r>
          </w:p>
          <w:p w14:paraId="460D2FAD" w14:textId="61A32A4B" w:rsidR="00D53EEE" w:rsidRPr="00D53EEE" w:rsidRDefault="00D53EEE" w:rsidP="00AC6002">
            <w:pPr>
              <w:pStyle w:val="opsomming"/>
              <w:numPr>
                <w:ilvl w:val="0"/>
                <w:numId w:val="0"/>
              </w:numPr>
            </w:pPr>
          </w:p>
        </w:tc>
      </w:tr>
    </w:tbl>
    <w:p w14:paraId="4423220C" w14:textId="77777777" w:rsidR="00DE61BF" w:rsidRPr="0060120C" w:rsidRDefault="00DE61BF" w:rsidP="009D75B0">
      <w:pPr>
        <w:pStyle w:val="plattetekst"/>
        <w:rPr>
          <w:rFonts w:eastAsia="Calibri"/>
        </w:rPr>
      </w:pPr>
    </w:p>
    <w:p w14:paraId="7AA8D614" w14:textId="77777777" w:rsidR="00B76A29" w:rsidRDefault="00B76A29"/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9D75B0" w:rsidRPr="0060120C" w14:paraId="50746B85" w14:textId="77777777" w:rsidTr="7DD31FBA">
        <w:tc>
          <w:tcPr>
            <w:tcW w:w="3174" w:type="dxa"/>
            <w:shd w:val="clear" w:color="auto" w:fill="auto"/>
          </w:tcPr>
          <w:p w14:paraId="3D9E35E4" w14:textId="77777777" w:rsidR="009D75B0" w:rsidRDefault="009D75B0" w:rsidP="00CE363B">
            <w:pPr>
              <w:pStyle w:val="plattetekst"/>
            </w:pPr>
            <w:r w:rsidRPr="0060120C">
              <w:t>stuknummer 2</w:t>
            </w:r>
          </w:p>
          <w:p w14:paraId="79863122" w14:textId="77777777" w:rsidR="009D75B0" w:rsidRDefault="009D75B0" w:rsidP="00CE363B">
            <w:pPr>
              <w:pStyle w:val="plattetekst"/>
            </w:pPr>
          </w:p>
          <w:p w14:paraId="2C17E63B" w14:textId="18BE40A6" w:rsidR="009D75B0" w:rsidRPr="0060120C" w:rsidRDefault="00B5525F" w:rsidP="001E0279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55C2DAAC" wp14:editId="14F0F08E">
                  <wp:extent cx="134112" cy="3099816"/>
                  <wp:effectExtent l="0" t="0" r="0" b="5715"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Afbeelding 1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" cy="3099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3" w:type="dxa"/>
            <w:shd w:val="clear" w:color="auto" w:fill="auto"/>
          </w:tcPr>
          <w:p w14:paraId="23D57A04" w14:textId="685338CE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r w:rsidRPr="00CF2790">
              <w:t>maatcontrole uitgangsmateriaal (rolmaat)</w:t>
            </w:r>
          </w:p>
          <w:p w14:paraId="2D29B48E" w14:textId="77777777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r w:rsidRPr="00CF2790">
              <w:t>werkstuk inspannen (draaimachine)</w:t>
            </w:r>
          </w:p>
          <w:p w14:paraId="34007A43" w14:textId="701A7783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CF2790">
              <w:t>kopvlak</w:t>
            </w:r>
            <w:proofErr w:type="spellEnd"/>
            <w:r w:rsidRPr="00CF2790">
              <w:t xml:space="preserve"> vlakdraaien (ruwbeitel)</w:t>
            </w:r>
          </w:p>
          <w:p w14:paraId="115F2B8B" w14:textId="43D8D480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proofErr w:type="spellStart"/>
            <w:r w:rsidRPr="00CF2790">
              <w:t>astap</w:t>
            </w:r>
            <w:proofErr w:type="spellEnd"/>
            <w:r w:rsidRPr="00CF2790">
              <w:t xml:space="preserve"> Ø6 </w:t>
            </w:r>
            <w:r w:rsidR="00A02362">
              <w:t>-</w:t>
            </w:r>
            <w:r w:rsidRPr="00CF2790">
              <w:t xml:space="preserve"> 10 draaien (</w:t>
            </w:r>
            <w:r w:rsidR="006A26AB">
              <w:t>mes- of kopieerbeitel</w:t>
            </w:r>
            <w:r w:rsidRPr="00CF2790">
              <w:t>)</w:t>
            </w:r>
          </w:p>
          <w:p w14:paraId="0B1626C0" w14:textId="7627300E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r w:rsidRPr="00CF2790">
              <w:t>zoekrandje aanbrengen (</w:t>
            </w:r>
            <w:r w:rsidR="006A26AB">
              <w:t>ruwbeitel</w:t>
            </w:r>
            <w:r w:rsidRPr="00CF2790">
              <w:t>)</w:t>
            </w:r>
          </w:p>
          <w:p w14:paraId="6BD95084" w14:textId="608C9AFF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r w:rsidRPr="00CF2790">
              <w:t>schroefdraad M6 aanbrengen (snijplaathouder en snijplaat M</w:t>
            </w:r>
            <w:r w:rsidR="002E15FD">
              <w:t>6</w:t>
            </w:r>
            <w:r w:rsidRPr="00CF2790">
              <w:t xml:space="preserve"> of snijraam met snijplaat M</w:t>
            </w:r>
            <w:r w:rsidR="002E15FD">
              <w:t>6</w:t>
            </w:r>
            <w:r w:rsidRPr="00CF2790">
              <w:t>)</w:t>
            </w:r>
          </w:p>
          <w:p w14:paraId="0AF2BDB6" w14:textId="6F3E879B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r w:rsidRPr="00CF2790">
              <w:t>werkstuk omdraaien en kopse kant vlakdraaien (gebogen ruwbeitel)</w:t>
            </w:r>
          </w:p>
          <w:p w14:paraId="1D649602" w14:textId="3EEDFDB2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r w:rsidRPr="00CF2790">
              <w:t>lengte opmeten en werkstuk weer inspannen (</w:t>
            </w:r>
            <w:r w:rsidR="008D1117">
              <w:t>liniaal of rolmaat</w:t>
            </w:r>
            <w:r w:rsidRPr="00CF2790">
              <w:t>)</w:t>
            </w:r>
          </w:p>
          <w:p w14:paraId="36DB889E" w14:textId="390E20AA" w:rsidR="0064779F" w:rsidRPr="00CF2790" w:rsidRDefault="0064779F" w:rsidP="0064779F">
            <w:pPr>
              <w:pStyle w:val="opsomming"/>
              <w:numPr>
                <w:ilvl w:val="0"/>
                <w:numId w:val="5"/>
              </w:numPr>
            </w:pPr>
            <w:r w:rsidRPr="00CF2790">
              <w:t xml:space="preserve">het werkstuk op lengte </w:t>
            </w:r>
            <w:r w:rsidR="00CF2790" w:rsidRPr="00CF2790">
              <w:t>310</w:t>
            </w:r>
            <w:r w:rsidRPr="00CF2790">
              <w:t xml:space="preserve"> mm draaien (ruwbeitel)</w:t>
            </w:r>
          </w:p>
          <w:p w14:paraId="1F14F097" w14:textId="0E36B72D" w:rsidR="0064779F" w:rsidRPr="00CF2790" w:rsidRDefault="00CF2790" w:rsidP="00CF2790">
            <w:pPr>
              <w:pStyle w:val="opsomming"/>
              <w:numPr>
                <w:ilvl w:val="0"/>
                <w:numId w:val="5"/>
              </w:numPr>
            </w:pPr>
            <w:r w:rsidRPr="00CF2790">
              <w:t>kantje breken</w:t>
            </w:r>
            <w:r w:rsidR="0064779F" w:rsidRPr="00CF2790">
              <w:t xml:space="preserve"> (</w:t>
            </w:r>
            <w:r w:rsidR="006A26AB" w:rsidRPr="00CF2790">
              <w:t>ruwbeitel</w:t>
            </w:r>
            <w:r w:rsidR="0064779F" w:rsidRPr="00CF2790">
              <w:t>)</w:t>
            </w:r>
          </w:p>
          <w:p w14:paraId="4E69EB4B" w14:textId="57BB23A8" w:rsidR="00B957DB" w:rsidRPr="00CF2790" w:rsidRDefault="0064779F" w:rsidP="00BE02D3">
            <w:pPr>
              <w:pStyle w:val="opsomming"/>
              <w:numPr>
                <w:ilvl w:val="0"/>
                <w:numId w:val="5"/>
              </w:numPr>
            </w:pPr>
            <w:r w:rsidRPr="00CF2790">
              <w:t xml:space="preserve">eindcontrole (schuifmaat, </w:t>
            </w:r>
            <w:r w:rsidR="00CF2790" w:rsidRPr="00CF2790">
              <w:t xml:space="preserve">rolmaat, </w:t>
            </w:r>
            <w:r w:rsidRPr="00CF2790">
              <w:t>test</w:t>
            </w:r>
            <w:r w:rsidR="00CF2790" w:rsidRPr="00CF2790">
              <w:t>moer M6)</w:t>
            </w:r>
          </w:p>
        </w:tc>
      </w:tr>
    </w:tbl>
    <w:p w14:paraId="4658AED3" w14:textId="77777777" w:rsidR="00C375B6" w:rsidRDefault="00C375B6" w:rsidP="00C375B6">
      <w:pPr>
        <w:pStyle w:val="plattetekst"/>
        <w:rPr>
          <w:rFonts w:eastAsia="Calibri"/>
        </w:rPr>
      </w:pPr>
    </w:p>
    <w:p w14:paraId="5337A533" w14:textId="77777777" w:rsidR="00C375B6" w:rsidRDefault="00C375B6" w:rsidP="00C375B6">
      <w:pPr>
        <w:pStyle w:val="plattetekst"/>
        <w:sectPr w:rsidR="00C375B6" w:rsidSect="00291C1E">
          <w:footerReference w:type="default" r:id="rId15"/>
          <w:pgSz w:w="11906" w:h="16838"/>
          <w:pgMar w:top="850" w:right="1134" w:bottom="1701" w:left="1134" w:header="567" w:footer="964" w:gutter="0"/>
          <w:cols w:space="708"/>
          <w:docGrid w:linePitch="360"/>
        </w:sectPr>
      </w:pP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C3045B" w:rsidRPr="0060120C" w14:paraId="2EB497A7" w14:textId="77777777" w:rsidTr="00FF62B2">
        <w:tc>
          <w:tcPr>
            <w:tcW w:w="3174" w:type="dxa"/>
            <w:shd w:val="clear" w:color="auto" w:fill="auto"/>
          </w:tcPr>
          <w:p w14:paraId="2B60021E" w14:textId="4511138B" w:rsidR="00C3045B" w:rsidRDefault="00C3045B" w:rsidP="00CE363B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3</w:t>
            </w:r>
          </w:p>
          <w:p w14:paraId="1D3E0B19" w14:textId="77777777" w:rsidR="00C3045B" w:rsidRDefault="00C3045B" w:rsidP="00CE363B">
            <w:pPr>
              <w:pStyle w:val="plattetekst"/>
            </w:pPr>
          </w:p>
          <w:p w14:paraId="703C7B85" w14:textId="7CDD3B3E" w:rsidR="00C3045B" w:rsidRPr="0060120C" w:rsidRDefault="00D91296" w:rsidP="001E0279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4E36AD70" wp14:editId="6ACF74FC">
                  <wp:extent cx="1878330" cy="1221105"/>
                  <wp:effectExtent l="0" t="0" r="7620" b="0"/>
                  <wp:docPr id="14" name="Afbeelding 14" descr="Afbeelding met schets, lijn, ontwerp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fbeelding 14" descr="Afbeelding met schets, lijn, ontwerp&#10;&#10;Automatisch gegenereerde beschrijvi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330" cy="1221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3" w:type="dxa"/>
            <w:shd w:val="clear" w:color="auto" w:fill="auto"/>
          </w:tcPr>
          <w:p w14:paraId="575110FF" w14:textId="3DFC42B6" w:rsidR="00155A86" w:rsidRDefault="00155A86" w:rsidP="00F30C86">
            <w:pPr>
              <w:pStyle w:val="opsomming"/>
              <w:numPr>
                <w:ilvl w:val="0"/>
                <w:numId w:val="0"/>
              </w:numPr>
              <w:ind w:left="397" w:hanging="397"/>
            </w:pPr>
            <w:r>
              <w:t>gebruik werktekening 5 (3a)</w:t>
            </w:r>
            <w:r w:rsidR="00C96B22">
              <w:t>:</w:t>
            </w:r>
          </w:p>
          <w:p w14:paraId="7570A936" w14:textId="13727653" w:rsidR="00CF2790" w:rsidRPr="00B83A64" w:rsidRDefault="00CF2790" w:rsidP="00CF2790">
            <w:pPr>
              <w:pStyle w:val="opsomming"/>
              <w:numPr>
                <w:ilvl w:val="0"/>
                <w:numId w:val="5"/>
              </w:numPr>
            </w:pPr>
            <w:r w:rsidRPr="00B83A64">
              <w:t xml:space="preserve">maatcontrole uitgangsmateriaal (liniaal </w:t>
            </w:r>
            <w:r w:rsidR="00000378">
              <w:t xml:space="preserve">of </w:t>
            </w:r>
            <w:r w:rsidR="002D0BD1">
              <w:t>rol</w:t>
            </w:r>
            <w:r w:rsidR="009D5C3C">
              <w:t>maat</w:t>
            </w:r>
            <w:r w:rsidR="00C96B22">
              <w:t xml:space="preserve"> </w:t>
            </w:r>
            <w:r w:rsidRPr="00B83A64">
              <w:t>+ schuifmaat)</w:t>
            </w:r>
          </w:p>
          <w:p w14:paraId="748BD0EA" w14:textId="77777777" w:rsidR="003F28C3" w:rsidRDefault="00C55D56" w:rsidP="003F28C3">
            <w:pPr>
              <w:pStyle w:val="opsomming"/>
              <w:numPr>
                <w:ilvl w:val="0"/>
                <w:numId w:val="5"/>
              </w:numPr>
            </w:pPr>
            <w:r>
              <w:t>positie</w:t>
            </w:r>
            <w:r w:rsidR="00CF2790" w:rsidRPr="00B83A64">
              <w:t xml:space="preserve"> gaten aftekenen (hoogteschuifmaat, </w:t>
            </w:r>
            <w:proofErr w:type="spellStart"/>
            <w:r w:rsidR="00CF2790" w:rsidRPr="00B83A64">
              <w:t>kraspen</w:t>
            </w:r>
            <w:proofErr w:type="spellEnd"/>
            <w:r w:rsidR="00CF2790" w:rsidRPr="00B83A64">
              <w:t xml:space="preserve"> en liniaal</w:t>
            </w:r>
            <w:r w:rsidR="00CF2790">
              <w:t>,</w:t>
            </w:r>
            <w:r w:rsidR="00CF2790" w:rsidRPr="00B83A64">
              <w:t xml:space="preserve"> centerpons en hamer)</w:t>
            </w:r>
            <w:r w:rsidR="003F28C3" w:rsidRPr="00B83A64">
              <w:t xml:space="preserve"> </w:t>
            </w:r>
          </w:p>
          <w:p w14:paraId="0DE0A5CC" w14:textId="30DFD32C" w:rsidR="00CF2790" w:rsidRPr="00B83A64" w:rsidRDefault="003F28C3" w:rsidP="003F28C3">
            <w:pPr>
              <w:pStyle w:val="opsomming"/>
              <w:numPr>
                <w:ilvl w:val="0"/>
                <w:numId w:val="5"/>
              </w:numPr>
            </w:pPr>
            <w:r w:rsidRPr="00B83A64">
              <w:t>gaten Ø</w:t>
            </w:r>
            <w:r>
              <w:t>3,</w:t>
            </w:r>
            <w:r w:rsidR="000044AF">
              <w:t>4</w:t>
            </w:r>
            <w:r>
              <w:t xml:space="preserve">, </w:t>
            </w:r>
            <w:r w:rsidRPr="00B83A64">
              <w:t>Ø</w:t>
            </w:r>
            <w:r>
              <w:t xml:space="preserve">5,5, </w:t>
            </w:r>
            <w:r w:rsidRPr="00B83A64">
              <w:t>Ø</w:t>
            </w:r>
            <w:r>
              <w:t xml:space="preserve">6,2 en </w:t>
            </w:r>
            <w:r w:rsidRPr="00B83A64">
              <w:t>Ø</w:t>
            </w:r>
            <w:r>
              <w:t xml:space="preserve">16 </w:t>
            </w:r>
            <w:r w:rsidRPr="00B83A64">
              <w:t>boren en afbramen (boormachine, spiraalboor Ø</w:t>
            </w:r>
            <w:r>
              <w:t>3,</w:t>
            </w:r>
            <w:r w:rsidR="000044AF">
              <w:t>4</w:t>
            </w:r>
            <w:r>
              <w:t xml:space="preserve">, </w:t>
            </w:r>
            <w:r w:rsidRPr="00B83A64">
              <w:t>Ø</w:t>
            </w:r>
            <w:r>
              <w:t>5,5 ,</w:t>
            </w:r>
            <w:r w:rsidRPr="00B83A64">
              <w:t>Ø</w:t>
            </w:r>
            <w:r>
              <w:t>6,2</w:t>
            </w:r>
            <w:r w:rsidR="00854210">
              <w:t>,</w:t>
            </w:r>
            <w:r w:rsidRPr="00B83A64">
              <w:t xml:space="preserve"> Ø</w:t>
            </w:r>
            <w:r>
              <w:t xml:space="preserve">16 of plaatboor en </w:t>
            </w:r>
            <w:r w:rsidRPr="00B83A64">
              <w:t>verzinkboor)</w:t>
            </w:r>
          </w:p>
          <w:p w14:paraId="5EE3C5E8" w14:textId="1198170A" w:rsidR="00B61C2D" w:rsidRDefault="00B61C2D" w:rsidP="00F30C86">
            <w:pPr>
              <w:pStyle w:val="opsomming"/>
              <w:numPr>
                <w:ilvl w:val="0"/>
                <w:numId w:val="0"/>
              </w:numPr>
            </w:pPr>
            <w:r>
              <w:t>gebruik werktekening 6 (3b)</w:t>
            </w:r>
            <w:r w:rsidR="00C96B22">
              <w:t>:</w:t>
            </w:r>
          </w:p>
          <w:p w14:paraId="3C7CDEAA" w14:textId="64281D00" w:rsidR="00C55D56" w:rsidRDefault="00C55D56" w:rsidP="00CF2790">
            <w:pPr>
              <w:pStyle w:val="opsomming"/>
              <w:numPr>
                <w:ilvl w:val="0"/>
                <w:numId w:val="5"/>
              </w:numPr>
            </w:pPr>
            <w:r>
              <w:t xml:space="preserve">schuine kanten, </w:t>
            </w:r>
            <w:r w:rsidRPr="00B83A64">
              <w:t>buiglijnen</w:t>
            </w:r>
            <w:r w:rsidR="00C96B22">
              <w:t xml:space="preserve"> en </w:t>
            </w:r>
            <w:r w:rsidR="008057FF">
              <w:t>afrondingen</w:t>
            </w:r>
            <w:r w:rsidR="00C96B22">
              <w:t xml:space="preserve"> </w:t>
            </w:r>
            <w:r w:rsidRPr="00B83A64">
              <w:t xml:space="preserve">aftekenen (hoogteschuifmaat, </w:t>
            </w:r>
            <w:proofErr w:type="spellStart"/>
            <w:r w:rsidRPr="00B83A64">
              <w:t>kraspen</w:t>
            </w:r>
            <w:proofErr w:type="spellEnd"/>
            <w:r w:rsidRPr="00B83A64">
              <w:t xml:space="preserve"> en liniaal</w:t>
            </w:r>
            <w:r>
              <w:t>,</w:t>
            </w:r>
            <w:r w:rsidRPr="00B83A64">
              <w:t xml:space="preserve"> centerpons</w:t>
            </w:r>
            <w:r w:rsidR="00EF71EA">
              <w:t>)</w:t>
            </w:r>
          </w:p>
          <w:p w14:paraId="4387C4EB" w14:textId="04B0E166" w:rsidR="00CF2790" w:rsidRPr="00B83A64" w:rsidRDefault="00CF2790" w:rsidP="00CF2790">
            <w:pPr>
              <w:pStyle w:val="opsomming"/>
              <w:numPr>
                <w:ilvl w:val="0"/>
                <w:numId w:val="5"/>
              </w:numPr>
            </w:pPr>
            <w:r>
              <w:t xml:space="preserve">schuine kanten </w:t>
            </w:r>
            <w:r w:rsidR="00A6662E">
              <w:t xml:space="preserve">en </w:t>
            </w:r>
            <w:r w:rsidR="00767360">
              <w:t>afrondingen</w:t>
            </w:r>
            <w:r w:rsidR="00A6662E">
              <w:t xml:space="preserve"> aanbrengen</w:t>
            </w:r>
            <w:r>
              <w:t xml:space="preserve"> (hefboomschaar</w:t>
            </w:r>
            <w:r w:rsidR="00A6662E">
              <w:t>, vijl</w:t>
            </w:r>
            <w:r>
              <w:t>)</w:t>
            </w:r>
          </w:p>
          <w:p w14:paraId="4A9A474F" w14:textId="28D65618" w:rsidR="00CF2790" w:rsidRDefault="00CF2790" w:rsidP="00CF2790">
            <w:pPr>
              <w:pStyle w:val="opsomming"/>
              <w:numPr>
                <w:ilvl w:val="0"/>
                <w:numId w:val="5"/>
              </w:numPr>
            </w:pPr>
            <w:r>
              <w:t>schuine</w:t>
            </w:r>
            <w:r w:rsidRPr="00B83A64">
              <w:t xml:space="preserve"> kanten </w:t>
            </w:r>
            <w:r w:rsidR="00A6662E">
              <w:t xml:space="preserve">en </w:t>
            </w:r>
            <w:r w:rsidR="00767360">
              <w:t>afrondingen</w:t>
            </w:r>
            <w:r w:rsidR="00A6662E">
              <w:t xml:space="preserve"> </w:t>
            </w:r>
            <w:r w:rsidRPr="00B83A64">
              <w:t>afbramen (vijl)</w:t>
            </w:r>
          </w:p>
          <w:p w14:paraId="55E9DB7A" w14:textId="1CDDEC57" w:rsidR="00B851AA" w:rsidRPr="00B83A64" w:rsidRDefault="00B851AA" w:rsidP="00331C77">
            <w:pPr>
              <w:pStyle w:val="opsomming"/>
              <w:numPr>
                <w:ilvl w:val="0"/>
                <w:numId w:val="0"/>
              </w:numPr>
            </w:pPr>
            <w:r>
              <w:t>gebruik werktekening 7 (3c)</w:t>
            </w:r>
            <w:r w:rsidR="00DB67C4">
              <w:t>:</w:t>
            </w:r>
          </w:p>
          <w:p w14:paraId="1BAE76AC" w14:textId="5F2FCC1D" w:rsidR="00CF2790" w:rsidRDefault="00CF2790" w:rsidP="00CF2790">
            <w:pPr>
              <w:pStyle w:val="opsomming"/>
              <w:numPr>
                <w:ilvl w:val="0"/>
                <w:numId w:val="5"/>
              </w:numPr>
            </w:pPr>
            <w:r w:rsidRPr="00B83A64">
              <w:t xml:space="preserve">plaat buigen op de </w:t>
            </w:r>
            <w:r>
              <w:t>buig</w:t>
            </w:r>
            <w:r w:rsidRPr="00B83A64">
              <w:t>lijnen (</w:t>
            </w:r>
            <w:r>
              <w:t>(vinger)</w:t>
            </w:r>
            <w:proofErr w:type="spellStart"/>
            <w:r w:rsidRPr="00B83A64">
              <w:t>zetbank</w:t>
            </w:r>
            <w:proofErr w:type="spellEnd"/>
            <w:r w:rsidRPr="00B83A64">
              <w:t>)</w:t>
            </w:r>
          </w:p>
          <w:p w14:paraId="72EDFA9F" w14:textId="4EB9C02C" w:rsidR="0048769D" w:rsidRPr="005E1B11" w:rsidRDefault="00CF2790" w:rsidP="00CE460D">
            <w:pPr>
              <w:pStyle w:val="opsomming"/>
              <w:numPr>
                <w:ilvl w:val="0"/>
                <w:numId w:val="5"/>
              </w:numPr>
            </w:pPr>
            <w:r w:rsidRPr="00B83A64">
              <w:t>eindcontrole (</w:t>
            </w:r>
            <w:r>
              <w:t>liniaal</w:t>
            </w:r>
            <w:r w:rsidR="00C96B22">
              <w:t xml:space="preserve"> of rolmaat</w:t>
            </w:r>
            <w:r>
              <w:t xml:space="preserve">, </w:t>
            </w:r>
            <w:r w:rsidRPr="00B83A64">
              <w:t>schuifmaat</w:t>
            </w:r>
            <w:r>
              <w:t xml:space="preserve">, </w:t>
            </w:r>
            <w:r w:rsidRPr="00B83A64">
              <w:t>gradenboog</w:t>
            </w:r>
            <w:r>
              <w:t>, radiusmal</w:t>
            </w:r>
            <w:r w:rsidRPr="00B83A64">
              <w:t>)</w:t>
            </w:r>
          </w:p>
        </w:tc>
      </w:tr>
    </w:tbl>
    <w:p w14:paraId="35C8FC1C" w14:textId="5B669F72" w:rsidR="00C3045B" w:rsidRDefault="00C3045B" w:rsidP="009D75B0">
      <w:pPr>
        <w:pStyle w:val="plattetekst"/>
        <w:rPr>
          <w:rFonts w:eastAsia="Calibri"/>
        </w:rPr>
      </w:pPr>
    </w:p>
    <w:p w14:paraId="76EB502D" w14:textId="77777777" w:rsidR="001836C0" w:rsidRDefault="001836C0" w:rsidP="009D75B0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9D75B0" w:rsidRPr="0060120C" w14:paraId="77E71F8A" w14:textId="77777777" w:rsidTr="18C91C60">
        <w:tc>
          <w:tcPr>
            <w:tcW w:w="3232" w:type="dxa"/>
            <w:shd w:val="clear" w:color="auto" w:fill="auto"/>
          </w:tcPr>
          <w:p w14:paraId="76723B73" w14:textId="4E86FC35" w:rsidR="009D75B0" w:rsidRDefault="009D75B0" w:rsidP="00291C1E">
            <w:pPr>
              <w:pStyle w:val="plattetekst"/>
            </w:pPr>
            <w:r w:rsidRPr="0060120C">
              <w:t xml:space="preserve">stuknummer </w:t>
            </w:r>
            <w:r>
              <w:t>4</w:t>
            </w:r>
          </w:p>
          <w:p w14:paraId="512B41DF" w14:textId="77777777" w:rsidR="00E45E3F" w:rsidRDefault="00E45E3F" w:rsidP="001E0279">
            <w:pPr>
              <w:pStyle w:val="plattetekst"/>
              <w:jc w:val="center"/>
              <w:rPr>
                <w:noProof/>
              </w:rPr>
            </w:pPr>
          </w:p>
          <w:p w14:paraId="490A5524" w14:textId="335ED227" w:rsidR="009D75B0" w:rsidRDefault="004977BA" w:rsidP="001E0279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57B0EF6B" wp14:editId="44E98457">
                  <wp:extent cx="1606296" cy="1164336"/>
                  <wp:effectExtent l="0" t="0" r="0" b="0"/>
                  <wp:docPr id="11" name="Afbeelding 11" descr="Afbeelding met schets, tekening, illustratie, ontwerp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Afbeelding 11" descr="Afbeelding met schets, tekening, illustratie, ontwerp&#10;&#10;Automatisch gegenereerde beschrijvi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296" cy="1164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71296F" w14:textId="77777777" w:rsidR="009D75B0" w:rsidRPr="0060120C" w:rsidRDefault="009D75B0" w:rsidP="00291C1E">
            <w:pPr>
              <w:pStyle w:val="plattetekst"/>
            </w:pPr>
          </w:p>
        </w:tc>
        <w:tc>
          <w:tcPr>
            <w:tcW w:w="6405" w:type="dxa"/>
            <w:shd w:val="clear" w:color="auto" w:fill="auto"/>
          </w:tcPr>
          <w:p w14:paraId="1D6F4555" w14:textId="41244ED2" w:rsidR="00CC0F77" w:rsidRDefault="00CC0F77" w:rsidP="00CC0F77">
            <w:pPr>
              <w:pStyle w:val="opsomming"/>
              <w:numPr>
                <w:ilvl w:val="0"/>
                <w:numId w:val="5"/>
              </w:numPr>
            </w:pPr>
            <w:r w:rsidRPr="00E63972">
              <w:t>maatcontrole uitgangsmateriaal (schuifmaat)</w:t>
            </w:r>
          </w:p>
          <w:p w14:paraId="1BD107E7" w14:textId="77777777" w:rsidR="00D64EC3" w:rsidRDefault="00481C92" w:rsidP="00D64EC3">
            <w:pPr>
              <w:pStyle w:val="opsomming"/>
              <w:numPr>
                <w:ilvl w:val="0"/>
                <w:numId w:val="5"/>
              </w:numPr>
            </w:pPr>
            <w:r>
              <w:t>werkstuk inspannen (draaimachine)</w:t>
            </w:r>
            <w:r w:rsidR="00D64EC3">
              <w:t xml:space="preserve"> </w:t>
            </w:r>
          </w:p>
          <w:p w14:paraId="7ACDA3E0" w14:textId="12AD4231" w:rsidR="00D64EC3" w:rsidRPr="00E63972" w:rsidRDefault="00D64EC3" w:rsidP="00D64EC3">
            <w:pPr>
              <w:pStyle w:val="opsomming"/>
              <w:numPr>
                <w:ilvl w:val="0"/>
                <w:numId w:val="5"/>
              </w:numPr>
            </w:pPr>
            <w:proofErr w:type="spellStart"/>
            <w:r>
              <w:t>kopvlak</w:t>
            </w:r>
            <w:proofErr w:type="spellEnd"/>
            <w:r>
              <w:t xml:space="preserve"> vlakdraaien (ruwbeitel)</w:t>
            </w:r>
          </w:p>
          <w:p w14:paraId="647096CB" w14:textId="359D9DBB" w:rsidR="00D64EC3" w:rsidRDefault="00D64EC3" w:rsidP="00D64EC3">
            <w:pPr>
              <w:pStyle w:val="opsomming"/>
              <w:numPr>
                <w:ilvl w:val="0"/>
                <w:numId w:val="5"/>
              </w:numPr>
            </w:pPr>
            <w:r>
              <w:t xml:space="preserve">werkstuk </w:t>
            </w:r>
            <w:r w:rsidR="009C305F">
              <w:t>omspannen</w:t>
            </w:r>
            <w:r>
              <w:t xml:space="preserve"> (draaimachine) </w:t>
            </w:r>
          </w:p>
          <w:p w14:paraId="71CADC80" w14:textId="217CD897" w:rsidR="00481C92" w:rsidRPr="00E63972" w:rsidRDefault="00481C92" w:rsidP="00CC0F77">
            <w:pPr>
              <w:pStyle w:val="opsomming"/>
              <w:numPr>
                <w:ilvl w:val="0"/>
                <w:numId w:val="5"/>
              </w:numPr>
            </w:pPr>
            <w:r w:rsidRPr="18C91C60">
              <w:rPr>
                <w:szCs w:val="24"/>
              </w:rPr>
              <w:t xml:space="preserve">werkstuk op juiste lengte </w:t>
            </w:r>
            <w:r w:rsidR="001D1EE7">
              <w:rPr>
                <w:szCs w:val="24"/>
              </w:rPr>
              <w:t xml:space="preserve">(80 mm) </w:t>
            </w:r>
            <w:r w:rsidRPr="18C91C60">
              <w:rPr>
                <w:szCs w:val="24"/>
              </w:rPr>
              <w:t>draaien</w:t>
            </w:r>
            <w:r w:rsidR="00830BEC">
              <w:rPr>
                <w:szCs w:val="24"/>
              </w:rPr>
              <w:t xml:space="preserve"> (</w:t>
            </w:r>
            <w:r w:rsidR="001D1EE7">
              <w:rPr>
                <w:szCs w:val="24"/>
              </w:rPr>
              <w:t xml:space="preserve">schuifmaat en </w:t>
            </w:r>
            <w:r w:rsidR="00830BEC">
              <w:rPr>
                <w:szCs w:val="24"/>
              </w:rPr>
              <w:t>ruwbeitel)</w:t>
            </w:r>
            <w:r w:rsidRPr="18C91C60">
              <w:rPr>
                <w:szCs w:val="24"/>
              </w:rPr>
              <w:t>.</w:t>
            </w:r>
          </w:p>
          <w:p w14:paraId="0F8F9808" w14:textId="2442BA29" w:rsidR="7AE210EF" w:rsidRDefault="7AE210EF" w:rsidP="18C91C60">
            <w:pPr>
              <w:pStyle w:val="opsomming"/>
              <w:numPr>
                <w:ilvl w:val="0"/>
                <w:numId w:val="5"/>
              </w:numPr>
              <w:rPr>
                <w:szCs w:val="24"/>
              </w:rPr>
            </w:pPr>
            <w:r>
              <w:t>gaten Ø5</w:t>
            </w:r>
            <w:r w:rsidR="0048769D">
              <w:t xml:space="preserve"> </w:t>
            </w:r>
            <w:r>
              <w:t>en Ø4 aftekenen en centeren (hoogteschuifmaat, hamer en centerpons)</w:t>
            </w:r>
          </w:p>
          <w:p w14:paraId="3AA2F98C" w14:textId="77777777" w:rsidR="00414859" w:rsidRDefault="7AE210EF" w:rsidP="00AC65A1">
            <w:pPr>
              <w:pStyle w:val="opsomming"/>
              <w:numPr>
                <w:ilvl w:val="0"/>
                <w:numId w:val="5"/>
              </w:numPr>
            </w:pPr>
            <w:r>
              <w:t>gaten Ø5</w:t>
            </w:r>
            <w:r w:rsidR="0048769D">
              <w:t xml:space="preserve"> e</w:t>
            </w:r>
            <w:r>
              <w:t>n Ø4 boren (boormachine, boor Ø4 en Ø5)</w:t>
            </w:r>
          </w:p>
          <w:p w14:paraId="75C380FA" w14:textId="77777777" w:rsidR="00830BEC" w:rsidRDefault="00830BEC" w:rsidP="00830BEC">
            <w:pPr>
              <w:pStyle w:val="opsomming"/>
              <w:numPr>
                <w:ilvl w:val="0"/>
                <w:numId w:val="5"/>
              </w:numPr>
            </w:pPr>
            <w:r>
              <w:t xml:space="preserve">werkstuk inspannen (draaimachine) </w:t>
            </w:r>
          </w:p>
          <w:p w14:paraId="312DDD6A" w14:textId="5B81C7B6" w:rsidR="00B61616" w:rsidRDefault="00414859" w:rsidP="0082622D">
            <w:pPr>
              <w:pStyle w:val="opsomming"/>
              <w:numPr>
                <w:ilvl w:val="0"/>
                <w:numId w:val="5"/>
              </w:numPr>
            </w:pPr>
            <w:proofErr w:type="spellStart"/>
            <w:r>
              <w:t>astap</w:t>
            </w:r>
            <w:proofErr w:type="spellEnd"/>
            <w:r>
              <w:t xml:space="preserve"> Ø15 </w:t>
            </w:r>
            <w:r w:rsidR="003C43F2">
              <w:t xml:space="preserve">- </w:t>
            </w:r>
            <w:r>
              <w:t>5</w:t>
            </w:r>
            <w:r w:rsidR="005952AB">
              <w:t>2</w:t>
            </w:r>
            <w:r>
              <w:t xml:space="preserve"> draaien (mes- of kopieerbeitel)</w:t>
            </w:r>
          </w:p>
          <w:p w14:paraId="3715FEB6" w14:textId="083C24E5" w:rsidR="00CC0F77" w:rsidRDefault="00CC0F77" w:rsidP="0082622D">
            <w:pPr>
              <w:pStyle w:val="opsomming"/>
              <w:numPr>
                <w:ilvl w:val="0"/>
                <w:numId w:val="5"/>
              </w:numPr>
            </w:pPr>
            <w:r>
              <w:t>afschuinen en kantje breken (</w:t>
            </w:r>
            <w:r w:rsidR="00172607">
              <w:t>ruwbeitel</w:t>
            </w:r>
            <w:r>
              <w:t>)</w:t>
            </w:r>
          </w:p>
          <w:p w14:paraId="6EC79987" w14:textId="573B90C2" w:rsidR="00B61616" w:rsidRDefault="00B61616" w:rsidP="00B61616">
            <w:pPr>
              <w:pStyle w:val="opsomming"/>
              <w:numPr>
                <w:ilvl w:val="0"/>
                <w:numId w:val="5"/>
              </w:numPr>
            </w:pPr>
            <w:r>
              <w:t xml:space="preserve">werkstuk omspannen (draaimachine) </w:t>
            </w:r>
          </w:p>
          <w:p w14:paraId="32008E61" w14:textId="52E87FEE" w:rsidR="00B61616" w:rsidRPr="00E63972" w:rsidRDefault="00B61616" w:rsidP="00B61616">
            <w:pPr>
              <w:pStyle w:val="opsomming"/>
              <w:numPr>
                <w:ilvl w:val="0"/>
                <w:numId w:val="5"/>
              </w:numPr>
            </w:pPr>
            <w:r>
              <w:t>afschuinen (ruwbeitel)</w:t>
            </w:r>
          </w:p>
          <w:p w14:paraId="3D5819EB" w14:textId="4C6ED45E" w:rsidR="008F3907" w:rsidRPr="001D1EE7" w:rsidRDefault="00CC0F77" w:rsidP="001D1EE7">
            <w:pPr>
              <w:pStyle w:val="opsomming"/>
              <w:numPr>
                <w:ilvl w:val="0"/>
                <w:numId w:val="5"/>
              </w:numPr>
            </w:pPr>
            <w:r>
              <w:t>eindcontrole (schuifmaat)</w:t>
            </w:r>
          </w:p>
        </w:tc>
      </w:tr>
    </w:tbl>
    <w:p w14:paraId="765640E2" w14:textId="6AB4FE9A" w:rsidR="00576262" w:rsidRDefault="00576262"/>
    <w:p w14:paraId="17115742" w14:textId="71BAC58E" w:rsidR="008F3907" w:rsidRDefault="00576262" w:rsidP="006810A5">
      <w:pPr>
        <w:spacing w:line="240" w:lineRule="auto"/>
      </w:pPr>
      <w:r>
        <w:br w:type="page"/>
      </w:r>
    </w:p>
    <w:tbl>
      <w:tblPr>
        <w:tblpPr w:leftFromText="141" w:rightFromText="141" w:vertAnchor="text" w:horzAnchor="page" w:tblpXSpec="center" w:tblpY="1"/>
        <w:tblOverlap w:val="never"/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74"/>
        <w:gridCol w:w="6463"/>
      </w:tblGrid>
      <w:tr w:rsidR="008F3907" w:rsidRPr="0060120C" w14:paraId="39093C4F" w14:textId="77777777" w:rsidTr="18C91C60">
        <w:tc>
          <w:tcPr>
            <w:tcW w:w="3174" w:type="dxa"/>
            <w:shd w:val="clear" w:color="auto" w:fill="auto"/>
          </w:tcPr>
          <w:p w14:paraId="660422A6" w14:textId="21476A49" w:rsidR="008F3907" w:rsidRDefault="008F3907" w:rsidP="00D347B5">
            <w:pPr>
              <w:pStyle w:val="plattetekst"/>
            </w:pPr>
            <w:r w:rsidRPr="0060120C">
              <w:lastRenderedPageBreak/>
              <w:t xml:space="preserve">stuknummer </w:t>
            </w:r>
            <w:r>
              <w:t>5</w:t>
            </w:r>
          </w:p>
          <w:p w14:paraId="1DCE990A" w14:textId="77777777" w:rsidR="0041662F" w:rsidRDefault="0041662F" w:rsidP="00D347B5">
            <w:pPr>
              <w:pStyle w:val="plattetekst"/>
            </w:pPr>
          </w:p>
          <w:p w14:paraId="222A127F" w14:textId="77777777" w:rsidR="008F3907" w:rsidRDefault="0048769D" w:rsidP="00D347B5">
            <w:pPr>
              <w:pStyle w:val="plattetekst"/>
              <w:jc w:val="center"/>
              <w:rPr>
                <w:noProof/>
              </w:rPr>
            </w:pPr>
            <w:r>
              <w:rPr>
                <w:noProof/>
              </w:rPr>
              <w:t xml:space="preserve"> </w:t>
            </w:r>
            <w:r w:rsidR="002640BF">
              <w:rPr>
                <w:noProof/>
              </w:rPr>
              <w:drawing>
                <wp:inline distT="0" distB="0" distL="0" distR="0" wp14:anchorId="0D942B3D" wp14:editId="438CAE13">
                  <wp:extent cx="204216" cy="1816608"/>
                  <wp:effectExtent l="0" t="0" r="5715" b="0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fbeelding 10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16" cy="1816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98CBA6" w14:textId="28E252EE" w:rsidR="0041662F" w:rsidRPr="0060120C" w:rsidRDefault="0041662F" w:rsidP="00D347B5">
            <w:pPr>
              <w:pStyle w:val="plattetekst"/>
              <w:jc w:val="center"/>
            </w:pPr>
          </w:p>
        </w:tc>
        <w:tc>
          <w:tcPr>
            <w:tcW w:w="6463" w:type="dxa"/>
            <w:shd w:val="clear" w:color="auto" w:fill="auto"/>
          </w:tcPr>
          <w:p w14:paraId="5BC958C6" w14:textId="50BF7AE2" w:rsidR="008F3907" w:rsidRPr="003A1140" w:rsidRDefault="008F3907" w:rsidP="00D347B5">
            <w:pPr>
              <w:pStyle w:val="opsomming"/>
              <w:numPr>
                <w:ilvl w:val="0"/>
                <w:numId w:val="5"/>
              </w:numPr>
            </w:pPr>
            <w:r>
              <w:t>maatcontrole uitgangsmateriaal (schuifmaat)</w:t>
            </w:r>
          </w:p>
          <w:p w14:paraId="0D07ABC5" w14:textId="3BB89FC4" w:rsidR="003A1140" w:rsidRPr="003A1140" w:rsidRDefault="003A1140" w:rsidP="00D347B5">
            <w:pPr>
              <w:pStyle w:val="opsomming"/>
              <w:numPr>
                <w:ilvl w:val="0"/>
                <w:numId w:val="5"/>
              </w:numPr>
            </w:pPr>
            <w:r>
              <w:t>afbramen (vijl)</w:t>
            </w:r>
          </w:p>
          <w:p w14:paraId="63D98BA3" w14:textId="04F3F585" w:rsidR="008F3907" w:rsidRDefault="008F3907" w:rsidP="00D347B5">
            <w:pPr>
              <w:pStyle w:val="opsomming"/>
              <w:numPr>
                <w:ilvl w:val="0"/>
                <w:numId w:val="5"/>
              </w:numPr>
            </w:pPr>
            <w:r>
              <w:t>eindcontrole (schuifmaat)</w:t>
            </w:r>
          </w:p>
          <w:p w14:paraId="5CD2B149" w14:textId="77777777" w:rsidR="008F3907" w:rsidRDefault="008F3907" w:rsidP="00D347B5">
            <w:pPr>
              <w:pStyle w:val="opsomming"/>
              <w:numPr>
                <w:ilvl w:val="0"/>
                <w:numId w:val="0"/>
              </w:numPr>
              <w:rPr>
                <w:highlight w:val="yellow"/>
              </w:rPr>
            </w:pPr>
          </w:p>
          <w:p w14:paraId="2BCED68A" w14:textId="3ACA158E" w:rsidR="00C7482D" w:rsidRPr="008F3907" w:rsidRDefault="00C7482D" w:rsidP="00D347B5">
            <w:pPr>
              <w:pStyle w:val="opsomming"/>
              <w:numPr>
                <w:ilvl w:val="0"/>
                <w:numId w:val="0"/>
              </w:numPr>
              <w:rPr>
                <w:highlight w:val="yellow"/>
              </w:rPr>
            </w:pPr>
          </w:p>
        </w:tc>
      </w:tr>
    </w:tbl>
    <w:p w14:paraId="620C19EA" w14:textId="77777777" w:rsidR="00CE363B" w:rsidRDefault="00CE363B" w:rsidP="009D75B0">
      <w:pPr>
        <w:pStyle w:val="plattetekst"/>
        <w:rPr>
          <w:rFonts w:eastAsia="Calibri"/>
        </w:rPr>
      </w:pPr>
    </w:p>
    <w:p w14:paraId="0AD41153" w14:textId="77777777" w:rsidR="00280B1C" w:rsidRDefault="00280B1C" w:rsidP="009D75B0">
      <w:pPr>
        <w:pStyle w:val="plattetekst"/>
        <w:rPr>
          <w:rFonts w:eastAsia="Calibri"/>
        </w:rPr>
      </w:pPr>
    </w:p>
    <w:tbl>
      <w:tblPr>
        <w:tblW w:w="9637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232"/>
        <w:gridCol w:w="6405"/>
      </w:tblGrid>
      <w:tr w:rsidR="002A2B32" w:rsidRPr="0060120C" w14:paraId="7A253808" w14:textId="77777777" w:rsidTr="18C91C60">
        <w:tc>
          <w:tcPr>
            <w:tcW w:w="3052" w:type="dxa"/>
            <w:shd w:val="clear" w:color="auto" w:fill="auto"/>
          </w:tcPr>
          <w:p w14:paraId="033B6C7E" w14:textId="6F55B497" w:rsidR="002A2B32" w:rsidRDefault="002A2B32" w:rsidP="00CE363B">
            <w:pPr>
              <w:pStyle w:val="plattetekst"/>
            </w:pPr>
            <w:r w:rsidRPr="0060120C">
              <w:t xml:space="preserve">stuknummer </w:t>
            </w:r>
            <w:r w:rsidR="00360B80">
              <w:t>6</w:t>
            </w:r>
          </w:p>
          <w:p w14:paraId="19BDE1BC" w14:textId="77777777" w:rsidR="002A2B32" w:rsidRDefault="002A2B32" w:rsidP="00CE363B">
            <w:pPr>
              <w:pStyle w:val="plattetekst"/>
            </w:pPr>
          </w:p>
          <w:p w14:paraId="2489B979" w14:textId="7CD08CF7" w:rsidR="002A2B32" w:rsidRDefault="00920005" w:rsidP="00CE363B">
            <w:pPr>
              <w:pStyle w:val="plattetekst"/>
              <w:jc w:val="center"/>
            </w:pPr>
            <w:r>
              <w:rPr>
                <w:noProof/>
              </w:rPr>
              <w:drawing>
                <wp:inline distT="0" distB="0" distL="0" distR="0" wp14:anchorId="67BCE254" wp14:editId="3EF9E5DF">
                  <wp:extent cx="1623600" cy="1609200"/>
                  <wp:effectExtent l="0" t="0" r="0" b="0"/>
                  <wp:docPr id="8" name="Afbeelding 8" descr="Afbeelding met lijn, ontwerp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Afbeelding 8" descr="Afbeelding met lijn, ontwerp&#10;&#10;Automatisch gegenereerde beschrijvi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600" cy="160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9D2F12" w14:textId="77777777" w:rsidR="002A2B32" w:rsidRDefault="002A2B32" w:rsidP="00CE363B">
            <w:pPr>
              <w:pStyle w:val="plattetekst"/>
            </w:pPr>
          </w:p>
          <w:p w14:paraId="7323B6C1" w14:textId="77777777" w:rsidR="002A2B32" w:rsidRPr="0060120C" w:rsidRDefault="002A2B32" w:rsidP="00CE363B">
            <w:pPr>
              <w:pStyle w:val="plattetekst"/>
              <w:jc w:val="center"/>
            </w:pPr>
          </w:p>
        </w:tc>
        <w:tc>
          <w:tcPr>
            <w:tcW w:w="6047" w:type="dxa"/>
            <w:shd w:val="clear" w:color="auto" w:fill="auto"/>
          </w:tcPr>
          <w:p w14:paraId="3C26F590" w14:textId="65537B6D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>maatcontrole uitgangsmateriaal (schuifmaat)</w:t>
            </w:r>
          </w:p>
          <w:p w14:paraId="3DA75B12" w14:textId="77777777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>afbramen (vijl)</w:t>
            </w:r>
          </w:p>
          <w:p w14:paraId="585D9F7F" w14:textId="5842CEE0" w:rsidR="002A2B32" w:rsidRDefault="00D774B9">
            <w:pPr>
              <w:pStyle w:val="opsomming"/>
              <w:numPr>
                <w:ilvl w:val="0"/>
                <w:numId w:val="6"/>
              </w:numPr>
            </w:pPr>
            <w:r>
              <w:t>hartlijn en schuine kant aftekenen (hoogteschuifmaat, hamer en centerpons of centerboor</w:t>
            </w:r>
            <w:r w:rsidR="1B063F33">
              <w:t>)</w:t>
            </w:r>
          </w:p>
          <w:p w14:paraId="52DA52A6" w14:textId="0FC2D8F6" w:rsidR="002902E9" w:rsidRPr="00B83A64" w:rsidRDefault="00A91065" w:rsidP="002902E9">
            <w:pPr>
              <w:pStyle w:val="opsomming"/>
              <w:numPr>
                <w:ilvl w:val="0"/>
                <w:numId w:val="5"/>
              </w:numPr>
            </w:pPr>
            <w:r>
              <w:t>positie gat Ø3,</w:t>
            </w:r>
            <w:r w:rsidR="00D12E66">
              <w:t>4</w:t>
            </w:r>
            <w:r>
              <w:t xml:space="preserve"> aftekenen </w:t>
            </w:r>
            <w:r w:rsidR="002902E9">
              <w:t>(</w:t>
            </w:r>
            <w:r w:rsidR="006D5779">
              <w:t xml:space="preserve">hoogteschuifmaat of </w:t>
            </w:r>
            <w:proofErr w:type="spellStart"/>
            <w:r w:rsidR="002902E9" w:rsidRPr="00B83A64">
              <w:t>kraspen</w:t>
            </w:r>
            <w:proofErr w:type="spellEnd"/>
            <w:r w:rsidR="002902E9" w:rsidRPr="00B83A64">
              <w:t xml:space="preserve"> en liniaal</w:t>
            </w:r>
            <w:r w:rsidR="002902E9">
              <w:t>,</w:t>
            </w:r>
            <w:r w:rsidR="002902E9" w:rsidRPr="00B83A64">
              <w:t xml:space="preserve"> centerpons en hamer)</w:t>
            </w:r>
          </w:p>
          <w:p w14:paraId="038FD656" w14:textId="2CE3552A" w:rsidR="00056A57" w:rsidRDefault="00056A57" w:rsidP="00056A57">
            <w:pPr>
              <w:pStyle w:val="opsomming"/>
              <w:numPr>
                <w:ilvl w:val="0"/>
                <w:numId w:val="6"/>
              </w:numPr>
            </w:pPr>
            <w:r>
              <w:t>gat Ø3,</w:t>
            </w:r>
            <w:r w:rsidR="00D12E66">
              <w:t>4</w:t>
            </w:r>
            <w:r>
              <w:t xml:space="preserve"> boren en verzinken (boormachine, boor Ø3,</w:t>
            </w:r>
            <w:r w:rsidR="00D12E66">
              <w:t>4</w:t>
            </w:r>
            <w:r>
              <w:t xml:space="preserve"> en verzinkboor)</w:t>
            </w:r>
          </w:p>
          <w:p w14:paraId="1ABCC2CD" w14:textId="7EA920F0" w:rsidR="002A2B32" w:rsidRDefault="003636BC">
            <w:pPr>
              <w:pStyle w:val="opsomming"/>
              <w:numPr>
                <w:ilvl w:val="0"/>
                <w:numId w:val="6"/>
              </w:numPr>
            </w:pPr>
            <w:r>
              <w:t xml:space="preserve">tweede </w:t>
            </w:r>
            <w:r w:rsidR="1B063F33">
              <w:t>gat Ø3,</w:t>
            </w:r>
            <w:r w:rsidR="00D12E66">
              <w:t>4</w:t>
            </w:r>
            <w:r w:rsidR="1B063F33">
              <w:t xml:space="preserve"> </w:t>
            </w:r>
            <w:r w:rsidR="00D774B9">
              <w:t xml:space="preserve">overnemen van stuknummer 3, boren en verzinken (boormachine, boor </w:t>
            </w:r>
            <w:r w:rsidR="1B063F33">
              <w:t>Ø</w:t>
            </w:r>
            <w:r w:rsidR="00D774B9">
              <w:t>3,</w:t>
            </w:r>
            <w:r w:rsidR="00D12E66">
              <w:t>4</w:t>
            </w:r>
            <w:r w:rsidR="00D774B9">
              <w:t xml:space="preserve"> </w:t>
            </w:r>
            <w:r w:rsidR="1B063F33">
              <w:t>en verzinkboor)</w:t>
            </w:r>
          </w:p>
          <w:p w14:paraId="350669A9" w14:textId="05D9E29D" w:rsidR="002A2B32" w:rsidRDefault="1B063F33">
            <w:pPr>
              <w:pStyle w:val="opsomming"/>
              <w:numPr>
                <w:ilvl w:val="0"/>
                <w:numId w:val="6"/>
              </w:numPr>
            </w:pPr>
            <w:r>
              <w:t>schuine kant</w:t>
            </w:r>
            <w:r w:rsidR="00D774B9">
              <w:t xml:space="preserve"> aanbrengen en afbramen </w:t>
            </w:r>
            <w:r>
              <w:t>(</w:t>
            </w:r>
            <w:r w:rsidR="00D774B9">
              <w:t>vijl)</w:t>
            </w:r>
          </w:p>
          <w:p w14:paraId="7BB1B34E" w14:textId="4FEA9E8C" w:rsidR="002A2B32" w:rsidRPr="00B83A64" w:rsidRDefault="1B063F33">
            <w:pPr>
              <w:pStyle w:val="opsomming"/>
              <w:numPr>
                <w:ilvl w:val="0"/>
                <w:numId w:val="6"/>
              </w:numPr>
            </w:pPr>
            <w:r>
              <w:t>eindcontrole (schuifmaat en gradenboog)</w:t>
            </w:r>
          </w:p>
          <w:p w14:paraId="6B38B92F" w14:textId="77777777" w:rsidR="002A2B32" w:rsidRPr="001460C2" w:rsidRDefault="002A2B32" w:rsidP="00CE363B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</w:tc>
      </w:tr>
    </w:tbl>
    <w:p w14:paraId="7CB2C34E" w14:textId="77777777" w:rsidR="008F3907" w:rsidRDefault="008F3907" w:rsidP="00E5756A">
      <w:pPr>
        <w:pStyle w:val="plattetekst"/>
        <w:rPr>
          <w:rFonts w:eastAsia="Calibri"/>
        </w:rPr>
      </w:pPr>
    </w:p>
    <w:p w14:paraId="6FA25172" w14:textId="138F54BE" w:rsidR="002A2B32" w:rsidRDefault="00A668D1" w:rsidP="00E5756A">
      <w:pPr>
        <w:pStyle w:val="plattetekst"/>
        <w:rPr>
          <w:rFonts w:eastAsia="Calibri"/>
        </w:rPr>
      </w:pPr>
      <w:r>
        <w:rPr>
          <w:rFonts w:eastAsia="Calibr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0466FA" wp14:editId="7F2A50BB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9" name="Tekstvak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EF71EC" w14:textId="77777777" w:rsidR="00B41CED" w:rsidRDefault="00B41CED">
                            <w:pPr>
                              <w:jc w:val="right"/>
                            </w:pPr>
                            <w:r>
                              <w:rPr>
                                <w:sz w:val="16"/>
                              </w:rPr>
                              <w:t xml:space="preserve">einde </w:t>
                            </w:r>
                            <w:r>
                              <w:rPr>
                                <w:sz w:val="16"/>
                              </w:rPr>
                              <w:fldChar w:fldCharType="begin"/>
                            </w:r>
                            <w:r>
                              <w:rPr>
                                <w:sz w:val="16"/>
                              </w:rPr>
                              <w:instrText xml:space="preserve"> ADVANCE \d 1 </w:instrText>
                            </w:r>
                            <w:r>
                              <w:rPr>
                                <w:sz w:val="16"/>
                              </w:rPr>
                              <w:fldChar w:fldCharType="end"/>
                            </w:r>
                            <w:r>
                              <w:rPr>
                                <w:rFonts w:ascii="Wingdings" w:eastAsia="Wingdings" w:hAnsi="Wingdings" w:cs="Wingdings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0466FA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margin-left:370.25pt;margin-top:777.35pt;width:180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" stroked="f">
                <v:textbox>
                  <w:txbxContent>
                    <w:p w14:paraId="0CEF71EC" w14:textId="77777777" w:rsidR="00B41CED" w:rsidRDefault="00B41CED">
                      <w:pPr>
                        <w:jc w:val="right"/>
                      </w:pPr>
                      <w:r>
                        <w:rPr>
                          <w:sz w:val="16"/>
                        </w:rPr>
                        <w:t xml:space="preserve">einde </w:t>
                      </w:r>
                      <w:r>
                        <w:rPr>
                          <w:sz w:val="16"/>
                        </w:rPr>
                        <w:fldChar w:fldCharType="begin"/>
                      </w:r>
                      <w:r>
                        <w:rPr>
                          <w:sz w:val="16"/>
                        </w:rPr>
                        <w:instrText xml:space="preserve"> ADVANCE \d 1 </w:instrText>
                      </w:r>
                      <w:r>
                        <w:rPr>
                          <w:sz w:val="16"/>
                        </w:rPr>
                        <w:fldChar w:fldCharType="end"/>
                      </w:r>
                      <w:r>
                        <w:rPr>
                          <w:rFonts w:ascii="Wingdings" w:eastAsia="Wingdings" w:hAnsi="Wingdings" w:cs="Wingdings"/>
                        </w:rPr>
                        <w:t>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2A2B32" w:rsidSect="009D75B0">
      <w:headerReference w:type="default" r:id="rId20"/>
      <w:pgSz w:w="11906" w:h="16838"/>
      <w:pgMar w:top="850" w:right="1134" w:bottom="1701" w:left="1134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E105EB" w14:textId="77777777" w:rsidR="007E5D25" w:rsidRDefault="007E5D25">
      <w:r>
        <w:separator/>
      </w:r>
    </w:p>
  </w:endnote>
  <w:endnote w:type="continuationSeparator" w:id="0">
    <w:p w14:paraId="101E5B67" w14:textId="77777777" w:rsidR="007E5D25" w:rsidRDefault="007E5D25">
      <w:r>
        <w:continuationSeparator/>
      </w:r>
    </w:p>
  </w:endnote>
  <w:endnote w:type="continuationNotice" w:id="1">
    <w:p w14:paraId="19FBD2E6" w14:textId="77777777" w:rsidR="007E5D25" w:rsidRDefault="007E5D2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92E5A7C-107E-4629-8A2E-B6CAE560C3B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5CE2C1BB-7282-483A-AED0-CFB3ED4C653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CB1758B1-95F4-42D8-992F-AF95EB281A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43697" w14:textId="7BB05E05" w:rsidR="00540997" w:rsidRPr="00540997" w:rsidRDefault="00F53C44" w:rsidP="00540997">
    <w:pPr>
      <w:pStyle w:val="Voettekst0"/>
    </w:pPr>
    <w:r w:rsidRPr="00F53C44">
      <w:rPr>
        <w:rStyle w:val="sdu"/>
      </w:rPr>
      <w:t>v</w:t>
    </w:r>
    <w:r w:rsidR="006613B5">
      <w:rPr>
        <w:rStyle w:val="sdu"/>
      </w:rPr>
      <w:t>b</w:t>
    </w:r>
    <w:r w:rsidRPr="00F53C44">
      <w:rPr>
        <w:rStyle w:val="sdu"/>
      </w:rPr>
      <w:t>_bijlage_bb.docx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45A9B" w14:textId="77777777" w:rsidR="00540997" w:rsidRDefault="00540997">
    <w:r>
      <w:t>0000-0000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623D0" w14:textId="76B5555E" w:rsidR="00C375B6" w:rsidRPr="00D04AE3" w:rsidRDefault="00A668D1" w:rsidP="00D04AE3">
    <w:pPr>
      <w:pStyle w:val="Voettekst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8C9797C" wp14:editId="33B30AE2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0" b="0"/>
              <wp:wrapSquare wrapText="bothSides"/>
              <wp:docPr id="2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46495E" w14:textId="4AD5352C" w:rsidR="00C375B6" w:rsidRDefault="00C375B6">
                          <w:pPr>
                            <w:pStyle w:val="voettekst"/>
                          </w:pPr>
                          <w:r>
                            <w:rPr>
                              <w:rStyle w:val="sdu"/>
                            </w:rPr>
                            <w:tab/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PAGE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  <w:r>
                            <w:rPr>
                              <w:rStyle w:val="pagnr"/>
                            </w:rPr>
                            <w:t xml:space="preserve"> / </w:t>
                          </w:r>
                          <w:r>
                            <w:rPr>
                              <w:rStyle w:val="pagnr"/>
                            </w:rPr>
                            <w:fldChar w:fldCharType="begin"/>
                          </w:r>
                          <w:r>
                            <w:rPr>
                              <w:rStyle w:val="pagnr"/>
                            </w:rPr>
                            <w:instrText xml:space="preserve"> NUMPAGES   \* MERGEFORMAT </w:instrText>
                          </w:r>
                          <w:r>
                            <w:rPr>
                              <w:rStyle w:val="pagnr"/>
                            </w:rPr>
                            <w:fldChar w:fldCharType="separate"/>
                          </w:r>
                          <w:r>
                            <w:rPr>
                              <w:rStyle w:val="pagnr"/>
                              <w:noProof/>
                            </w:rPr>
                            <w:t>2</w:t>
                          </w:r>
                          <w:r>
                            <w:rPr>
                              <w:rStyle w:val="pagnr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C9797C"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7" type="#_x0000_t202" style="position:absolute;margin-left:56.7pt;margin-top:779.65pt;width:481.9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" filled="f" stroked="f">
              <v:textbox inset="0,0,0,0">
                <w:txbxContent>
                  <w:p w14:paraId="0446495E" w14:textId="4AD5352C" w:rsidR="00C375B6" w:rsidRDefault="00C375B6">
                    <w:pPr>
                      <w:pStyle w:val="voettekst"/>
                    </w:pPr>
                    <w:r>
                      <w:rPr>
                        <w:rStyle w:val="sdu"/>
                      </w:rPr>
                      <w:tab/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PAGE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  <w:r>
                      <w:rPr>
                        <w:rStyle w:val="pagnr"/>
                      </w:rPr>
                      <w:t xml:space="preserve"> / </w:t>
                    </w:r>
                    <w:r>
                      <w:rPr>
                        <w:rStyle w:val="pagnr"/>
                      </w:rPr>
                      <w:fldChar w:fldCharType="begin"/>
                    </w:r>
                    <w:r>
                      <w:rPr>
                        <w:rStyle w:val="pagnr"/>
                      </w:rPr>
                      <w:instrText xml:space="preserve"> NUMPAGES   \* MERGEFORMAT </w:instrText>
                    </w:r>
                    <w:r>
                      <w:rPr>
                        <w:rStyle w:val="pagnr"/>
                      </w:rPr>
                      <w:fldChar w:fldCharType="separate"/>
                    </w:r>
                    <w:r>
                      <w:rPr>
                        <w:rStyle w:val="pagnr"/>
                        <w:noProof/>
                      </w:rPr>
                      <w:t>2</w:t>
                    </w:r>
                    <w:r>
                      <w:rPr>
                        <w:rStyle w:val="pagnr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35722F" w14:textId="77777777" w:rsidR="007E5D25" w:rsidRDefault="007E5D25">
      <w:r>
        <w:separator/>
      </w:r>
    </w:p>
  </w:footnote>
  <w:footnote w:type="continuationSeparator" w:id="0">
    <w:p w14:paraId="511E40D8" w14:textId="77777777" w:rsidR="007E5D25" w:rsidRDefault="007E5D25">
      <w:r>
        <w:continuationSeparator/>
      </w:r>
    </w:p>
  </w:footnote>
  <w:footnote w:type="continuationNotice" w:id="1">
    <w:p w14:paraId="766EC506" w14:textId="77777777" w:rsidR="007E5D25" w:rsidRDefault="007E5D25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B562F" w14:textId="52CE87B8" w:rsidR="00F013DE" w:rsidRPr="00F13590" w:rsidRDefault="00F013DE" w:rsidP="00CE363B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28F461D"/>
    <w:multiLevelType w:val="multilevel"/>
    <w:tmpl w:val="979A625E"/>
    <w:name w:val="opsomming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deelscores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deelscores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36063F6"/>
    <w:multiLevelType w:val="multilevel"/>
    <w:tmpl w:val="27403D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8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9" w15:restartNumberingAfterBreak="0">
    <w:nsid w:val="392E6727"/>
    <w:multiLevelType w:val="multilevel"/>
    <w:tmpl w:val="442A7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639C3280"/>
    <w:multiLevelType w:val="multilevel"/>
    <w:tmpl w:val="41B419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661805D3"/>
    <w:multiLevelType w:val="multilevel"/>
    <w:tmpl w:val="455A23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043044298">
    <w:abstractNumId w:val="0"/>
  </w:num>
  <w:num w:numId="2" w16cid:durableId="1195921090">
    <w:abstractNumId w:val="8"/>
  </w:num>
  <w:num w:numId="3" w16cid:durableId="1025404327">
    <w:abstractNumId w:val="7"/>
  </w:num>
  <w:num w:numId="4" w16cid:durableId="306593977">
    <w:abstractNumId w:val="3"/>
  </w:num>
  <w:num w:numId="5" w16cid:durableId="157576040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231425876">
    <w:abstractNumId w:val="2"/>
  </w:num>
  <w:num w:numId="7" w16cid:durableId="1027216676">
    <w:abstractNumId w:val="9"/>
  </w:num>
  <w:num w:numId="8" w16cid:durableId="770442548">
    <w:abstractNumId w:val="10"/>
  </w:num>
  <w:num w:numId="9" w16cid:durableId="2087143317">
    <w:abstractNumId w:val="2"/>
  </w:num>
  <w:num w:numId="10" w16cid:durableId="249966743">
    <w:abstractNumId w:val="11"/>
  </w:num>
  <w:num w:numId="11" w16cid:durableId="1498111406">
    <w:abstractNumId w:val="4"/>
  </w:num>
  <w:num w:numId="12" w16cid:durableId="398133599">
    <w:abstractNumId w:val="6"/>
  </w:num>
  <w:num w:numId="13" w16cid:durableId="2054385382">
    <w:abstractNumId w:val="12"/>
  </w:num>
  <w:num w:numId="14" w16cid:durableId="2075812949">
    <w:abstractNumId w:val="2"/>
  </w:num>
  <w:num w:numId="15" w16cid:durableId="917203881">
    <w:abstractNumId w:val="5"/>
  </w:num>
  <w:num w:numId="16" w16cid:durableId="810515046">
    <w:abstractNumId w:val="2"/>
  </w:num>
  <w:num w:numId="17" w16cid:durableId="1106655418">
    <w:abstractNumId w:val="13"/>
  </w:num>
  <w:num w:numId="18" w16cid:durableId="1809587410">
    <w:abstractNumId w:val="2"/>
  </w:num>
  <w:num w:numId="19" w16cid:durableId="1563635613">
    <w:abstractNumId w:val="2"/>
  </w:num>
  <w:num w:numId="20" w16cid:durableId="1022393496">
    <w:abstractNumId w:val="2"/>
  </w:num>
  <w:num w:numId="21" w16cid:durableId="1425877845">
    <w:abstractNumId w:val="2"/>
  </w:num>
  <w:num w:numId="22" w16cid:durableId="1300261863">
    <w:abstractNumId w:val="10"/>
  </w:num>
  <w:num w:numId="23" w16cid:durableId="1857226360">
    <w:abstractNumId w:val="10"/>
  </w:num>
  <w:num w:numId="24" w16cid:durableId="729957243">
    <w:abstractNumId w:val="2"/>
  </w:num>
  <w:num w:numId="25" w16cid:durableId="1760638959">
    <w:abstractNumId w:val="2"/>
  </w:num>
  <w:num w:numId="26" w16cid:durableId="834613480">
    <w:abstractNumId w:val="2"/>
  </w:num>
  <w:num w:numId="27" w16cid:durableId="1680810333">
    <w:abstractNumId w:val="2"/>
  </w:num>
  <w:num w:numId="28" w16cid:durableId="2072846573">
    <w:abstractNumId w:val="2"/>
  </w:num>
  <w:num w:numId="29" w16cid:durableId="403574377">
    <w:abstractNumId w:val="2"/>
  </w:num>
  <w:num w:numId="30" w16cid:durableId="438379943">
    <w:abstractNumId w:val="2"/>
  </w:num>
  <w:num w:numId="31" w16cid:durableId="889656148">
    <w:abstractNumId w:val="2"/>
  </w:num>
  <w:num w:numId="32" w16cid:durableId="1141118246">
    <w:abstractNumId w:val="2"/>
  </w:num>
  <w:num w:numId="33" w16cid:durableId="410276465">
    <w:abstractNumId w:val="2"/>
  </w:num>
  <w:num w:numId="34" w16cid:durableId="904948180">
    <w:abstractNumId w:val="2"/>
  </w:num>
  <w:num w:numId="35" w16cid:durableId="1762677769">
    <w:abstractNumId w:val="2"/>
  </w:num>
  <w:num w:numId="36" w16cid:durableId="1650205078">
    <w:abstractNumId w:val="2"/>
  </w:num>
  <w:num w:numId="37" w16cid:durableId="631904043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123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B09"/>
    <w:rsid w:val="00000378"/>
    <w:rsid w:val="000044AF"/>
    <w:rsid w:val="00004F06"/>
    <w:rsid w:val="0001001D"/>
    <w:rsid w:val="00010536"/>
    <w:rsid w:val="00010B7B"/>
    <w:rsid w:val="00011A56"/>
    <w:rsid w:val="0001492D"/>
    <w:rsid w:val="0002051A"/>
    <w:rsid w:val="00023D63"/>
    <w:rsid w:val="0002506D"/>
    <w:rsid w:val="00031DDE"/>
    <w:rsid w:val="00042555"/>
    <w:rsid w:val="00042F23"/>
    <w:rsid w:val="000439EB"/>
    <w:rsid w:val="000443EE"/>
    <w:rsid w:val="00044C2D"/>
    <w:rsid w:val="00044F28"/>
    <w:rsid w:val="00047E2B"/>
    <w:rsid w:val="00052330"/>
    <w:rsid w:val="00056A57"/>
    <w:rsid w:val="00061253"/>
    <w:rsid w:val="00062121"/>
    <w:rsid w:val="000676A7"/>
    <w:rsid w:val="0007134D"/>
    <w:rsid w:val="00073242"/>
    <w:rsid w:val="00074A2B"/>
    <w:rsid w:val="00077B22"/>
    <w:rsid w:val="00083110"/>
    <w:rsid w:val="000A65A5"/>
    <w:rsid w:val="000A7C25"/>
    <w:rsid w:val="000B1BF5"/>
    <w:rsid w:val="000C3525"/>
    <w:rsid w:val="000C5AFE"/>
    <w:rsid w:val="000C6C75"/>
    <w:rsid w:val="000C79CC"/>
    <w:rsid w:val="000D00B1"/>
    <w:rsid w:val="000D78CB"/>
    <w:rsid w:val="000D7F35"/>
    <w:rsid w:val="000E0253"/>
    <w:rsid w:val="000F78D2"/>
    <w:rsid w:val="00111A11"/>
    <w:rsid w:val="00122901"/>
    <w:rsid w:val="0012540A"/>
    <w:rsid w:val="001310F2"/>
    <w:rsid w:val="001315F1"/>
    <w:rsid w:val="001408DF"/>
    <w:rsid w:val="001418EA"/>
    <w:rsid w:val="00142103"/>
    <w:rsid w:val="00155A86"/>
    <w:rsid w:val="0015753A"/>
    <w:rsid w:val="00161BC2"/>
    <w:rsid w:val="001632C9"/>
    <w:rsid w:val="00172607"/>
    <w:rsid w:val="001756FA"/>
    <w:rsid w:val="00175D93"/>
    <w:rsid w:val="0017611D"/>
    <w:rsid w:val="001803CE"/>
    <w:rsid w:val="001836C0"/>
    <w:rsid w:val="00186095"/>
    <w:rsid w:val="00193974"/>
    <w:rsid w:val="00195262"/>
    <w:rsid w:val="00196EF3"/>
    <w:rsid w:val="001B20DF"/>
    <w:rsid w:val="001B3CBA"/>
    <w:rsid w:val="001B4A8D"/>
    <w:rsid w:val="001C2F99"/>
    <w:rsid w:val="001C59D6"/>
    <w:rsid w:val="001D019D"/>
    <w:rsid w:val="001D1EE7"/>
    <w:rsid w:val="001D7423"/>
    <w:rsid w:val="001E0279"/>
    <w:rsid w:val="001E3C5A"/>
    <w:rsid w:val="001E5061"/>
    <w:rsid w:val="00211180"/>
    <w:rsid w:val="002125AE"/>
    <w:rsid w:val="00242B53"/>
    <w:rsid w:val="00243FF8"/>
    <w:rsid w:val="0024714C"/>
    <w:rsid w:val="00247B92"/>
    <w:rsid w:val="0025336C"/>
    <w:rsid w:val="002548A3"/>
    <w:rsid w:val="00256940"/>
    <w:rsid w:val="0026049B"/>
    <w:rsid w:val="00263338"/>
    <w:rsid w:val="002640BF"/>
    <w:rsid w:val="002650F5"/>
    <w:rsid w:val="002675FF"/>
    <w:rsid w:val="00280B1C"/>
    <w:rsid w:val="00287862"/>
    <w:rsid w:val="002902E9"/>
    <w:rsid w:val="00291C1E"/>
    <w:rsid w:val="0029506F"/>
    <w:rsid w:val="00297BB2"/>
    <w:rsid w:val="002A2B32"/>
    <w:rsid w:val="002A5068"/>
    <w:rsid w:val="002B108A"/>
    <w:rsid w:val="002C3A6E"/>
    <w:rsid w:val="002D0BD1"/>
    <w:rsid w:val="002D394A"/>
    <w:rsid w:val="002D6BB5"/>
    <w:rsid w:val="002E0F3D"/>
    <w:rsid w:val="002E15FD"/>
    <w:rsid w:val="002E2362"/>
    <w:rsid w:val="002E7919"/>
    <w:rsid w:val="002E7D59"/>
    <w:rsid w:val="002F7719"/>
    <w:rsid w:val="00301B12"/>
    <w:rsid w:val="00302D2A"/>
    <w:rsid w:val="003033E7"/>
    <w:rsid w:val="00314C78"/>
    <w:rsid w:val="00324147"/>
    <w:rsid w:val="003311FC"/>
    <w:rsid w:val="00331C77"/>
    <w:rsid w:val="003336B0"/>
    <w:rsid w:val="003371F8"/>
    <w:rsid w:val="00346FE1"/>
    <w:rsid w:val="003545AB"/>
    <w:rsid w:val="00354DAD"/>
    <w:rsid w:val="00355D7C"/>
    <w:rsid w:val="00357EAF"/>
    <w:rsid w:val="0036090E"/>
    <w:rsid w:val="00360B80"/>
    <w:rsid w:val="003636AF"/>
    <w:rsid w:val="003636BC"/>
    <w:rsid w:val="003730B9"/>
    <w:rsid w:val="00376961"/>
    <w:rsid w:val="00376CA0"/>
    <w:rsid w:val="00381D68"/>
    <w:rsid w:val="00387C58"/>
    <w:rsid w:val="003908A7"/>
    <w:rsid w:val="003952AC"/>
    <w:rsid w:val="003A1140"/>
    <w:rsid w:val="003A6CF6"/>
    <w:rsid w:val="003B5678"/>
    <w:rsid w:val="003C43F2"/>
    <w:rsid w:val="003D50B1"/>
    <w:rsid w:val="003E6C88"/>
    <w:rsid w:val="003E6E22"/>
    <w:rsid w:val="003E7707"/>
    <w:rsid w:val="003F28C3"/>
    <w:rsid w:val="003F29BD"/>
    <w:rsid w:val="003F5312"/>
    <w:rsid w:val="003F57CB"/>
    <w:rsid w:val="003F5C9B"/>
    <w:rsid w:val="00403EA7"/>
    <w:rsid w:val="004072DD"/>
    <w:rsid w:val="004103C1"/>
    <w:rsid w:val="0041098A"/>
    <w:rsid w:val="00414448"/>
    <w:rsid w:val="00414859"/>
    <w:rsid w:val="0041662F"/>
    <w:rsid w:val="00416DF4"/>
    <w:rsid w:val="0042692E"/>
    <w:rsid w:val="004324D4"/>
    <w:rsid w:val="00434643"/>
    <w:rsid w:val="004349E1"/>
    <w:rsid w:val="004365FF"/>
    <w:rsid w:val="004376B4"/>
    <w:rsid w:val="00444D3B"/>
    <w:rsid w:val="00445432"/>
    <w:rsid w:val="00451126"/>
    <w:rsid w:val="0046260B"/>
    <w:rsid w:val="004629B3"/>
    <w:rsid w:val="004631A4"/>
    <w:rsid w:val="00467B5E"/>
    <w:rsid w:val="00472D61"/>
    <w:rsid w:val="00475A96"/>
    <w:rsid w:val="00481C92"/>
    <w:rsid w:val="00482B9E"/>
    <w:rsid w:val="00485E45"/>
    <w:rsid w:val="00487389"/>
    <w:rsid w:val="0048769D"/>
    <w:rsid w:val="00492244"/>
    <w:rsid w:val="004939DF"/>
    <w:rsid w:val="00494B3C"/>
    <w:rsid w:val="00496A6C"/>
    <w:rsid w:val="004977BA"/>
    <w:rsid w:val="004A00A0"/>
    <w:rsid w:val="004A2903"/>
    <w:rsid w:val="004A32B8"/>
    <w:rsid w:val="004A7B87"/>
    <w:rsid w:val="004D768D"/>
    <w:rsid w:val="004E1E8B"/>
    <w:rsid w:val="004E2B5F"/>
    <w:rsid w:val="004E5F43"/>
    <w:rsid w:val="004E74A7"/>
    <w:rsid w:val="004E7F9F"/>
    <w:rsid w:val="004F0207"/>
    <w:rsid w:val="004F1442"/>
    <w:rsid w:val="004F2EE7"/>
    <w:rsid w:val="004F32A2"/>
    <w:rsid w:val="004F436C"/>
    <w:rsid w:val="004F6D53"/>
    <w:rsid w:val="00510671"/>
    <w:rsid w:val="00510B4A"/>
    <w:rsid w:val="00510DCA"/>
    <w:rsid w:val="005152F9"/>
    <w:rsid w:val="00516233"/>
    <w:rsid w:val="00517FAB"/>
    <w:rsid w:val="0052009A"/>
    <w:rsid w:val="00521DC8"/>
    <w:rsid w:val="005240AB"/>
    <w:rsid w:val="00526245"/>
    <w:rsid w:val="00526D4C"/>
    <w:rsid w:val="005329AA"/>
    <w:rsid w:val="005335E1"/>
    <w:rsid w:val="00540298"/>
    <w:rsid w:val="00540997"/>
    <w:rsid w:val="00546191"/>
    <w:rsid w:val="00562A59"/>
    <w:rsid w:val="005700B5"/>
    <w:rsid w:val="00576262"/>
    <w:rsid w:val="00576C47"/>
    <w:rsid w:val="00585BA9"/>
    <w:rsid w:val="00585FEA"/>
    <w:rsid w:val="00590DAE"/>
    <w:rsid w:val="005948E9"/>
    <w:rsid w:val="005952AB"/>
    <w:rsid w:val="005A1D0C"/>
    <w:rsid w:val="005A1DA0"/>
    <w:rsid w:val="005B0B77"/>
    <w:rsid w:val="005B17BC"/>
    <w:rsid w:val="005B32BB"/>
    <w:rsid w:val="005B6E6B"/>
    <w:rsid w:val="005C02F7"/>
    <w:rsid w:val="005C2094"/>
    <w:rsid w:val="005D11BE"/>
    <w:rsid w:val="005D2850"/>
    <w:rsid w:val="005D47B6"/>
    <w:rsid w:val="005D5694"/>
    <w:rsid w:val="005E1B11"/>
    <w:rsid w:val="005F26F8"/>
    <w:rsid w:val="005F275A"/>
    <w:rsid w:val="005F364E"/>
    <w:rsid w:val="005F7E40"/>
    <w:rsid w:val="00601662"/>
    <w:rsid w:val="006168F0"/>
    <w:rsid w:val="006174A2"/>
    <w:rsid w:val="00623CBD"/>
    <w:rsid w:val="00625BB4"/>
    <w:rsid w:val="006267A1"/>
    <w:rsid w:val="00627501"/>
    <w:rsid w:val="00635720"/>
    <w:rsid w:val="006430AE"/>
    <w:rsid w:val="00644E6F"/>
    <w:rsid w:val="00646CB3"/>
    <w:rsid w:val="006475A6"/>
    <w:rsid w:val="0064779F"/>
    <w:rsid w:val="00656877"/>
    <w:rsid w:val="00657780"/>
    <w:rsid w:val="00657CFA"/>
    <w:rsid w:val="00660F21"/>
    <w:rsid w:val="006613B5"/>
    <w:rsid w:val="00664AAD"/>
    <w:rsid w:val="006655E5"/>
    <w:rsid w:val="00665F41"/>
    <w:rsid w:val="00667C46"/>
    <w:rsid w:val="00675075"/>
    <w:rsid w:val="006765D0"/>
    <w:rsid w:val="006810A5"/>
    <w:rsid w:val="00682BF3"/>
    <w:rsid w:val="00692D6C"/>
    <w:rsid w:val="006A26AB"/>
    <w:rsid w:val="006A55C3"/>
    <w:rsid w:val="006A6AC9"/>
    <w:rsid w:val="006B01B5"/>
    <w:rsid w:val="006B2D8B"/>
    <w:rsid w:val="006B42A1"/>
    <w:rsid w:val="006B59D7"/>
    <w:rsid w:val="006C4083"/>
    <w:rsid w:val="006C453C"/>
    <w:rsid w:val="006C6304"/>
    <w:rsid w:val="006D52BA"/>
    <w:rsid w:val="006D5779"/>
    <w:rsid w:val="006E32EF"/>
    <w:rsid w:val="006F19DD"/>
    <w:rsid w:val="006F1A1B"/>
    <w:rsid w:val="006F4E10"/>
    <w:rsid w:val="0070322A"/>
    <w:rsid w:val="00703729"/>
    <w:rsid w:val="007073C1"/>
    <w:rsid w:val="0071376D"/>
    <w:rsid w:val="007167E0"/>
    <w:rsid w:val="007351DA"/>
    <w:rsid w:val="00735927"/>
    <w:rsid w:val="00735EAE"/>
    <w:rsid w:val="007467D8"/>
    <w:rsid w:val="007542E7"/>
    <w:rsid w:val="007602AB"/>
    <w:rsid w:val="00762003"/>
    <w:rsid w:val="00767360"/>
    <w:rsid w:val="00770A5D"/>
    <w:rsid w:val="00771619"/>
    <w:rsid w:val="00771C4A"/>
    <w:rsid w:val="00772690"/>
    <w:rsid w:val="00784AC0"/>
    <w:rsid w:val="00786792"/>
    <w:rsid w:val="007924E7"/>
    <w:rsid w:val="007A62EA"/>
    <w:rsid w:val="007B045B"/>
    <w:rsid w:val="007B15B3"/>
    <w:rsid w:val="007B56A4"/>
    <w:rsid w:val="007B701D"/>
    <w:rsid w:val="007C31D6"/>
    <w:rsid w:val="007E5D25"/>
    <w:rsid w:val="007F0708"/>
    <w:rsid w:val="007F1D83"/>
    <w:rsid w:val="007F4906"/>
    <w:rsid w:val="00801FEA"/>
    <w:rsid w:val="008057FF"/>
    <w:rsid w:val="008102DE"/>
    <w:rsid w:val="00812679"/>
    <w:rsid w:val="008150E0"/>
    <w:rsid w:val="00822C82"/>
    <w:rsid w:val="00823BF0"/>
    <w:rsid w:val="00824B08"/>
    <w:rsid w:val="00824F0F"/>
    <w:rsid w:val="0082675F"/>
    <w:rsid w:val="00830BEC"/>
    <w:rsid w:val="00834D0B"/>
    <w:rsid w:val="008423DC"/>
    <w:rsid w:val="00854210"/>
    <w:rsid w:val="008571BC"/>
    <w:rsid w:val="0086508F"/>
    <w:rsid w:val="00865381"/>
    <w:rsid w:val="008721BA"/>
    <w:rsid w:val="00874F45"/>
    <w:rsid w:val="00882086"/>
    <w:rsid w:val="00884DB6"/>
    <w:rsid w:val="008962A0"/>
    <w:rsid w:val="008A3B7B"/>
    <w:rsid w:val="008A6E9A"/>
    <w:rsid w:val="008B05F7"/>
    <w:rsid w:val="008B35BD"/>
    <w:rsid w:val="008D1117"/>
    <w:rsid w:val="008F1DDC"/>
    <w:rsid w:val="008F3907"/>
    <w:rsid w:val="008F3AC8"/>
    <w:rsid w:val="008F5394"/>
    <w:rsid w:val="008F64E2"/>
    <w:rsid w:val="00901AE2"/>
    <w:rsid w:val="009029FE"/>
    <w:rsid w:val="0091249E"/>
    <w:rsid w:val="00915B26"/>
    <w:rsid w:val="0091683D"/>
    <w:rsid w:val="00920005"/>
    <w:rsid w:val="009216C2"/>
    <w:rsid w:val="00926B8B"/>
    <w:rsid w:val="00934726"/>
    <w:rsid w:val="00935DE8"/>
    <w:rsid w:val="00942C81"/>
    <w:rsid w:val="00945048"/>
    <w:rsid w:val="00954DD3"/>
    <w:rsid w:val="0095503D"/>
    <w:rsid w:val="009737CF"/>
    <w:rsid w:val="00997CBE"/>
    <w:rsid w:val="009A414B"/>
    <w:rsid w:val="009C0076"/>
    <w:rsid w:val="009C305F"/>
    <w:rsid w:val="009C72F8"/>
    <w:rsid w:val="009D5C3C"/>
    <w:rsid w:val="009D75B0"/>
    <w:rsid w:val="009E6034"/>
    <w:rsid w:val="009E63E7"/>
    <w:rsid w:val="009F0D31"/>
    <w:rsid w:val="009F5A65"/>
    <w:rsid w:val="009F7570"/>
    <w:rsid w:val="00A005EE"/>
    <w:rsid w:val="00A01992"/>
    <w:rsid w:val="00A02362"/>
    <w:rsid w:val="00A051C6"/>
    <w:rsid w:val="00A132E9"/>
    <w:rsid w:val="00A15468"/>
    <w:rsid w:val="00A17761"/>
    <w:rsid w:val="00A23F28"/>
    <w:rsid w:val="00A3561A"/>
    <w:rsid w:val="00A40628"/>
    <w:rsid w:val="00A408B1"/>
    <w:rsid w:val="00A5332A"/>
    <w:rsid w:val="00A56599"/>
    <w:rsid w:val="00A576B1"/>
    <w:rsid w:val="00A57F1B"/>
    <w:rsid w:val="00A635F9"/>
    <w:rsid w:val="00A637DD"/>
    <w:rsid w:val="00A65D04"/>
    <w:rsid w:val="00A665D2"/>
    <w:rsid w:val="00A6662E"/>
    <w:rsid w:val="00A668D1"/>
    <w:rsid w:val="00A73362"/>
    <w:rsid w:val="00A81E1B"/>
    <w:rsid w:val="00A840B8"/>
    <w:rsid w:val="00A908E8"/>
    <w:rsid w:val="00A91065"/>
    <w:rsid w:val="00A9109D"/>
    <w:rsid w:val="00AA5D8D"/>
    <w:rsid w:val="00AA68A0"/>
    <w:rsid w:val="00AC0B2C"/>
    <w:rsid w:val="00AC2423"/>
    <w:rsid w:val="00AC2E6B"/>
    <w:rsid w:val="00AC33D8"/>
    <w:rsid w:val="00AC3FE3"/>
    <w:rsid w:val="00AC6002"/>
    <w:rsid w:val="00AD671E"/>
    <w:rsid w:val="00AD754B"/>
    <w:rsid w:val="00AE68FF"/>
    <w:rsid w:val="00AF01B5"/>
    <w:rsid w:val="00AF06DF"/>
    <w:rsid w:val="00B00191"/>
    <w:rsid w:val="00B12BE9"/>
    <w:rsid w:val="00B12C08"/>
    <w:rsid w:val="00B1679D"/>
    <w:rsid w:val="00B226B8"/>
    <w:rsid w:val="00B356C2"/>
    <w:rsid w:val="00B35C10"/>
    <w:rsid w:val="00B361A1"/>
    <w:rsid w:val="00B365C3"/>
    <w:rsid w:val="00B369D9"/>
    <w:rsid w:val="00B36A3C"/>
    <w:rsid w:val="00B37371"/>
    <w:rsid w:val="00B37855"/>
    <w:rsid w:val="00B41CED"/>
    <w:rsid w:val="00B44530"/>
    <w:rsid w:val="00B4651A"/>
    <w:rsid w:val="00B5525F"/>
    <w:rsid w:val="00B562AE"/>
    <w:rsid w:val="00B61616"/>
    <w:rsid w:val="00B61C2D"/>
    <w:rsid w:val="00B7016E"/>
    <w:rsid w:val="00B76A29"/>
    <w:rsid w:val="00B80E31"/>
    <w:rsid w:val="00B83E29"/>
    <w:rsid w:val="00B851AA"/>
    <w:rsid w:val="00B92DAB"/>
    <w:rsid w:val="00B93055"/>
    <w:rsid w:val="00B934D6"/>
    <w:rsid w:val="00B93C85"/>
    <w:rsid w:val="00B957DB"/>
    <w:rsid w:val="00B97F1A"/>
    <w:rsid w:val="00BB131B"/>
    <w:rsid w:val="00BB252B"/>
    <w:rsid w:val="00BB553E"/>
    <w:rsid w:val="00BC13F0"/>
    <w:rsid w:val="00BC3B52"/>
    <w:rsid w:val="00BC4D0D"/>
    <w:rsid w:val="00BC542B"/>
    <w:rsid w:val="00BC7913"/>
    <w:rsid w:val="00BE02D3"/>
    <w:rsid w:val="00BE343C"/>
    <w:rsid w:val="00BF0135"/>
    <w:rsid w:val="00BF1A1E"/>
    <w:rsid w:val="00C028B1"/>
    <w:rsid w:val="00C05342"/>
    <w:rsid w:val="00C05443"/>
    <w:rsid w:val="00C108EA"/>
    <w:rsid w:val="00C10F7B"/>
    <w:rsid w:val="00C11BCC"/>
    <w:rsid w:val="00C158BF"/>
    <w:rsid w:val="00C16501"/>
    <w:rsid w:val="00C238F2"/>
    <w:rsid w:val="00C25082"/>
    <w:rsid w:val="00C27D0B"/>
    <w:rsid w:val="00C27E7D"/>
    <w:rsid w:val="00C3045B"/>
    <w:rsid w:val="00C333D4"/>
    <w:rsid w:val="00C36122"/>
    <w:rsid w:val="00C375B6"/>
    <w:rsid w:val="00C55CB5"/>
    <w:rsid w:val="00C55D56"/>
    <w:rsid w:val="00C658F6"/>
    <w:rsid w:val="00C70811"/>
    <w:rsid w:val="00C7482D"/>
    <w:rsid w:val="00C74C94"/>
    <w:rsid w:val="00C91D2A"/>
    <w:rsid w:val="00C9211A"/>
    <w:rsid w:val="00C96B22"/>
    <w:rsid w:val="00C97DA9"/>
    <w:rsid w:val="00CA22EE"/>
    <w:rsid w:val="00CA3CD1"/>
    <w:rsid w:val="00CA4320"/>
    <w:rsid w:val="00CA5A7C"/>
    <w:rsid w:val="00CA6CEC"/>
    <w:rsid w:val="00CA6EEC"/>
    <w:rsid w:val="00CB7DEB"/>
    <w:rsid w:val="00CC0F77"/>
    <w:rsid w:val="00CC6290"/>
    <w:rsid w:val="00CE1799"/>
    <w:rsid w:val="00CE2A11"/>
    <w:rsid w:val="00CE363B"/>
    <w:rsid w:val="00CE460D"/>
    <w:rsid w:val="00CE50A2"/>
    <w:rsid w:val="00CE5851"/>
    <w:rsid w:val="00CE6DE2"/>
    <w:rsid w:val="00CF2790"/>
    <w:rsid w:val="00D025AE"/>
    <w:rsid w:val="00D03CCC"/>
    <w:rsid w:val="00D04ADC"/>
    <w:rsid w:val="00D04AE3"/>
    <w:rsid w:val="00D069C7"/>
    <w:rsid w:val="00D1079B"/>
    <w:rsid w:val="00D10E64"/>
    <w:rsid w:val="00D12E66"/>
    <w:rsid w:val="00D14FAB"/>
    <w:rsid w:val="00D1764F"/>
    <w:rsid w:val="00D23A07"/>
    <w:rsid w:val="00D23CE4"/>
    <w:rsid w:val="00D36B7A"/>
    <w:rsid w:val="00D40053"/>
    <w:rsid w:val="00D40AC7"/>
    <w:rsid w:val="00D44840"/>
    <w:rsid w:val="00D461F0"/>
    <w:rsid w:val="00D47B9F"/>
    <w:rsid w:val="00D537A3"/>
    <w:rsid w:val="00D53EEE"/>
    <w:rsid w:val="00D609B5"/>
    <w:rsid w:val="00D64EC3"/>
    <w:rsid w:val="00D7104B"/>
    <w:rsid w:val="00D7137C"/>
    <w:rsid w:val="00D73009"/>
    <w:rsid w:val="00D76593"/>
    <w:rsid w:val="00D774B9"/>
    <w:rsid w:val="00D820A4"/>
    <w:rsid w:val="00D84B90"/>
    <w:rsid w:val="00D87C05"/>
    <w:rsid w:val="00D91296"/>
    <w:rsid w:val="00D91BC4"/>
    <w:rsid w:val="00D91C14"/>
    <w:rsid w:val="00D9496C"/>
    <w:rsid w:val="00DA598E"/>
    <w:rsid w:val="00DB1353"/>
    <w:rsid w:val="00DB4EA6"/>
    <w:rsid w:val="00DB5233"/>
    <w:rsid w:val="00DB67C4"/>
    <w:rsid w:val="00DC16CC"/>
    <w:rsid w:val="00DC2956"/>
    <w:rsid w:val="00DD3074"/>
    <w:rsid w:val="00DD588E"/>
    <w:rsid w:val="00DD7BE4"/>
    <w:rsid w:val="00DE5049"/>
    <w:rsid w:val="00DE61BF"/>
    <w:rsid w:val="00DF2BB5"/>
    <w:rsid w:val="00DF3BAE"/>
    <w:rsid w:val="00E041EC"/>
    <w:rsid w:val="00E0658C"/>
    <w:rsid w:val="00E06CD8"/>
    <w:rsid w:val="00E07DF1"/>
    <w:rsid w:val="00E1181D"/>
    <w:rsid w:val="00E25F8C"/>
    <w:rsid w:val="00E26781"/>
    <w:rsid w:val="00E316BD"/>
    <w:rsid w:val="00E3187F"/>
    <w:rsid w:val="00E37B09"/>
    <w:rsid w:val="00E45AD5"/>
    <w:rsid w:val="00E45E3F"/>
    <w:rsid w:val="00E4723A"/>
    <w:rsid w:val="00E50523"/>
    <w:rsid w:val="00E52C00"/>
    <w:rsid w:val="00E54DEC"/>
    <w:rsid w:val="00E55244"/>
    <w:rsid w:val="00E5626A"/>
    <w:rsid w:val="00E5737B"/>
    <w:rsid w:val="00E5756A"/>
    <w:rsid w:val="00E61444"/>
    <w:rsid w:val="00E614D5"/>
    <w:rsid w:val="00E70455"/>
    <w:rsid w:val="00E735CE"/>
    <w:rsid w:val="00E74B10"/>
    <w:rsid w:val="00E8224B"/>
    <w:rsid w:val="00E84560"/>
    <w:rsid w:val="00E864A8"/>
    <w:rsid w:val="00E86E00"/>
    <w:rsid w:val="00E92EDE"/>
    <w:rsid w:val="00EB07A4"/>
    <w:rsid w:val="00EB5072"/>
    <w:rsid w:val="00EC1D5F"/>
    <w:rsid w:val="00ED479A"/>
    <w:rsid w:val="00ED5731"/>
    <w:rsid w:val="00EE33CE"/>
    <w:rsid w:val="00EF33E8"/>
    <w:rsid w:val="00EF4A9A"/>
    <w:rsid w:val="00EF71EA"/>
    <w:rsid w:val="00F013DE"/>
    <w:rsid w:val="00F018B0"/>
    <w:rsid w:val="00F02682"/>
    <w:rsid w:val="00F04178"/>
    <w:rsid w:val="00F1747F"/>
    <w:rsid w:val="00F22DB6"/>
    <w:rsid w:val="00F26BD2"/>
    <w:rsid w:val="00F30C86"/>
    <w:rsid w:val="00F3147C"/>
    <w:rsid w:val="00F315A0"/>
    <w:rsid w:val="00F32707"/>
    <w:rsid w:val="00F32E0B"/>
    <w:rsid w:val="00F34403"/>
    <w:rsid w:val="00F3697D"/>
    <w:rsid w:val="00F476D8"/>
    <w:rsid w:val="00F50415"/>
    <w:rsid w:val="00F53C44"/>
    <w:rsid w:val="00F64BE7"/>
    <w:rsid w:val="00F64F79"/>
    <w:rsid w:val="00F656E4"/>
    <w:rsid w:val="00F70990"/>
    <w:rsid w:val="00F7508B"/>
    <w:rsid w:val="00F80E19"/>
    <w:rsid w:val="00F84CBE"/>
    <w:rsid w:val="00F901D9"/>
    <w:rsid w:val="00F90D0A"/>
    <w:rsid w:val="00F912B3"/>
    <w:rsid w:val="00FA1800"/>
    <w:rsid w:val="00FA1E78"/>
    <w:rsid w:val="00FA565E"/>
    <w:rsid w:val="00FB65BB"/>
    <w:rsid w:val="00FC2C7B"/>
    <w:rsid w:val="00FE4E86"/>
    <w:rsid w:val="00FE7F7D"/>
    <w:rsid w:val="00FF62B2"/>
    <w:rsid w:val="00FF75D4"/>
    <w:rsid w:val="06DA2F07"/>
    <w:rsid w:val="08BC2ACA"/>
    <w:rsid w:val="1236F21D"/>
    <w:rsid w:val="18C91C60"/>
    <w:rsid w:val="1B063F33"/>
    <w:rsid w:val="1C2C58E3"/>
    <w:rsid w:val="20BA802D"/>
    <w:rsid w:val="2371988F"/>
    <w:rsid w:val="27402378"/>
    <w:rsid w:val="2C8D29BA"/>
    <w:rsid w:val="38BCBA46"/>
    <w:rsid w:val="3C4F799E"/>
    <w:rsid w:val="4122B494"/>
    <w:rsid w:val="4227C213"/>
    <w:rsid w:val="4741851C"/>
    <w:rsid w:val="4AF41A3C"/>
    <w:rsid w:val="4DF5371E"/>
    <w:rsid w:val="5A9F4188"/>
    <w:rsid w:val="5E189300"/>
    <w:rsid w:val="5E5B331A"/>
    <w:rsid w:val="60F40352"/>
    <w:rsid w:val="638B804E"/>
    <w:rsid w:val="63A1096C"/>
    <w:rsid w:val="64B14C41"/>
    <w:rsid w:val="67E8ED03"/>
    <w:rsid w:val="6A18757D"/>
    <w:rsid w:val="7891AFDD"/>
    <w:rsid w:val="78AA74DB"/>
    <w:rsid w:val="7AE210EF"/>
    <w:rsid w:val="7DD31FBA"/>
    <w:rsid w:val="7E0E3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A9C8B64"/>
  <w15:chartTrackingRefBased/>
  <w15:docId w15:val="{333E9890-CC6D-4453-A141-1E76AAC0A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4376B4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4376B4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4376B4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4376B4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4376B4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4376B4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4376B4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4376B4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4376B4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4376B4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plattetekst">
    <w:name w:val="platte tekst"/>
    <w:basedOn w:val="Standaard"/>
    <w:link w:val="plattetekstChar"/>
    <w:rsid w:val="004376B4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4376B4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4376B4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4376B4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4376B4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4376B4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4376B4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4376B4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4376B4"/>
    <w:pPr>
      <w:shd w:val="clear" w:color="auto" w:fill="FF0000"/>
    </w:pPr>
  </w:style>
  <w:style w:type="paragraph" w:styleId="Ballontekst">
    <w:name w:val="Balloon Text"/>
    <w:basedOn w:val="Standaard"/>
    <w:semiHidden/>
    <w:rsid w:val="004376B4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4376B4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4376B4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4376B4"/>
    <w:rPr>
      <w:rFonts w:ascii="Arial" w:hAnsi="Arial"/>
      <w:sz w:val="16"/>
    </w:rPr>
  </w:style>
  <w:style w:type="paragraph" w:customStyle="1" w:styleId="jaartal">
    <w:name w:val="jaartal"/>
    <w:basedOn w:val="Standaard"/>
    <w:rsid w:val="004376B4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4376B4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4376B4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4376B4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4376B4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4376B4"/>
    <w:rPr>
      <w:szCs w:val="20"/>
      <w:lang w:eastAsia="en-US"/>
    </w:rPr>
  </w:style>
  <w:style w:type="character" w:customStyle="1" w:styleId="leesverder">
    <w:name w:val="leesverder"/>
    <w:rsid w:val="004376B4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4376B4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4376B4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4376B4"/>
  </w:style>
  <w:style w:type="paragraph" w:customStyle="1" w:styleId="nummering">
    <w:name w:val="nummering"/>
    <w:basedOn w:val="plattetekst"/>
    <w:rsid w:val="004376B4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4376B4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4376B4"/>
  </w:style>
  <w:style w:type="paragraph" w:customStyle="1" w:styleId="opsomming">
    <w:name w:val="opsomming"/>
    <w:basedOn w:val="plattetekst"/>
    <w:link w:val="opsommingCharChar"/>
    <w:rsid w:val="004376B4"/>
    <w:pPr>
      <w:numPr>
        <w:numId w:val="8"/>
      </w:numPr>
    </w:pPr>
    <w:rPr>
      <w:szCs w:val="20"/>
    </w:rPr>
  </w:style>
  <w:style w:type="character" w:customStyle="1" w:styleId="opsommingChar">
    <w:name w:val="opsomming Char"/>
    <w:rsid w:val="00047E2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4376B4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4376B4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4376B4"/>
  </w:style>
  <w:style w:type="character" w:customStyle="1" w:styleId="pagnr">
    <w:name w:val="pagnr"/>
    <w:rsid w:val="004376B4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4376B4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4376B4"/>
    <w:rPr>
      <w:rFonts w:ascii="Arial" w:hAnsi="Arial"/>
      <w:sz w:val="18"/>
    </w:rPr>
  </w:style>
  <w:style w:type="character" w:customStyle="1" w:styleId="sdu">
    <w:name w:val="sdu"/>
    <w:rsid w:val="004376B4"/>
    <w:rPr>
      <w:rFonts w:ascii="Arial" w:hAnsi="Arial"/>
      <w:spacing w:val="4"/>
      <w:sz w:val="14"/>
    </w:rPr>
  </w:style>
  <w:style w:type="character" w:customStyle="1" w:styleId="streepjes">
    <w:name w:val="streepjes"/>
    <w:rsid w:val="004376B4"/>
    <w:rPr>
      <w:spacing w:val="0"/>
      <w:w w:val="100"/>
      <w:kern w:val="0"/>
      <w:position w:val="0"/>
    </w:rPr>
  </w:style>
  <w:style w:type="character" w:customStyle="1" w:styleId="subscript">
    <w:name w:val="subscript"/>
    <w:rsid w:val="004376B4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4376B4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4376B4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4376B4"/>
    <w:rPr>
      <w:vanish/>
    </w:rPr>
  </w:style>
  <w:style w:type="paragraph" w:customStyle="1" w:styleId="voetnoot">
    <w:name w:val="voetnoot"/>
    <w:basedOn w:val="plattetekst"/>
    <w:rsid w:val="004376B4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4376B4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4376B4"/>
    <w:pPr>
      <w:ind w:left="-794" w:hanging="397"/>
    </w:pPr>
  </w:style>
  <w:style w:type="paragraph" w:styleId="Voettekst0">
    <w:name w:val="footer"/>
    <w:basedOn w:val="Standaard"/>
    <w:link w:val="VoettekstChar"/>
    <w:rsid w:val="004376B4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4376B4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langevaknaam">
    <w:name w:val="langevaknaam"/>
    <w:basedOn w:val="balkvoorop"/>
    <w:rsid w:val="0025336C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character" w:styleId="Verwijzingopmerking">
    <w:name w:val="annotation reference"/>
    <w:rsid w:val="00302D2A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302D2A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link w:val="Tekstopmerking"/>
    <w:rsid w:val="00302D2A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302D2A"/>
    <w:rPr>
      <w:b/>
      <w:bCs/>
    </w:rPr>
  </w:style>
  <w:style w:type="character" w:customStyle="1" w:styleId="OnderwerpvanopmerkingChar">
    <w:name w:val="Onderwerp van opmerking Char"/>
    <w:link w:val="Onderwerpvanopmerking"/>
    <w:rsid w:val="00302D2A"/>
    <w:rPr>
      <w:rFonts w:ascii="Arial" w:hAnsi="Arial"/>
      <w:b/>
      <w:bCs/>
      <w:spacing w:val="6"/>
    </w:rPr>
  </w:style>
  <w:style w:type="paragraph" w:customStyle="1" w:styleId="bijlagepasuitdelen">
    <w:name w:val="bijlagepasuitdelen"/>
    <w:basedOn w:val="plattetekst"/>
    <w:next w:val="plattetekst"/>
    <w:rsid w:val="004376B4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4376B4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4376B4"/>
    <w:pPr>
      <w:numPr>
        <w:ilvl w:val="1"/>
      </w:numPr>
    </w:pPr>
  </w:style>
  <w:style w:type="character" w:customStyle="1" w:styleId="VoettekstChar">
    <w:name w:val="Voettekst Char"/>
    <w:link w:val="Voettekst0"/>
    <w:rsid w:val="006B42A1"/>
    <w:rPr>
      <w:rFonts w:ascii="Arial" w:hAnsi="Arial"/>
      <w:spacing w:val="6"/>
      <w:sz w:val="24"/>
      <w:szCs w:val="24"/>
    </w:rPr>
  </w:style>
  <w:style w:type="paragraph" w:styleId="Lijstalinea">
    <w:name w:val="List Paragraph"/>
    <w:basedOn w:val="Standaard"/>
    <w:uiPriority w:val="34"/>
    <w:qFormat/>
    <w:rsid w:val="006B42A1"/>
    <w:pPr>
      <w:ind w:left="720"/>
      <w:contextualSpacing/>
    </w:pPr>
    <w:rPr>
      <w:rFonts w:eastAsia="Calibri"/>
    </w:rPr>
  </w:style>
  <w:style w:type="character" w:customStyle="1" w:styleId="opsommingCharChar">
    <w:name w:val="opsomming Char Char"/>
    <w:link w:val="opsomming"/>
    <w:rsid w:val="004376B4"/>
    <w:rPr>
      <w:rFonts w:ascii="Arial" w:hAnsi="Arial" w:cs="Arial"/>
      <w:spacing w:val="6"/>
      <w:sz w:val="24"/>
      <w:lang w:eastAsia="en-US"/>
    </w:rPr>
  </w:style>
  <w:style w:type="character" w:customStyle="1" w:styleId="vraagnummer">
    <w:name w:val="vraagnummer"/>
    <w:rsid w:val="004376B4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2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tiff"/><Relationship Id="rId18" Type="http://schemas.openxmlformats.org/officeDocument/2006/relationships/image" Target="media/image5.tiff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image" Target="media/image4.tiff"/><Relationship Id="rId2" Type="http://schemas.openxmlformats.org/officeDocument/2006/relationships/customXml" Target="../customXml/item2.xml"/><Relationship Id="rId16" Type="http://schemas.openxmlformats.org/officeDocument/2006/relationships/image" Target="media/image3.tif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6.tif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tiff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DDCD1E-E69C-4702-9596-6F98559EF48E}">
  <ds:schemaRefs>
    <ds:schemaRef ds:uri="http://schemas.microsoft.com/office/2006/metadata/properties"/>
    <ds:schemaRef ds:uri="http://schemas.microsoft.com/office/infopath/2007/PartnerControls"/>
    <ds:schemaRef ds:uri="8cba35a4-e489-4644-a3e6-9a408ba0738f"/>
    <ds:schemaRef ds:uri="d2ae8e36-8ade-4b49-8a21-f5d4fef2df81"/>
  </ds:schemaRefs>
</ds:datastoreItem>
</file>

<file path=customXml/itemProps2.xml><?xml version="1.0" encoding="utf-8"?>
<ds:datastoreItem xmlns:ds="http://schemas.openxmlformats.org/officeDocument/2006/customXml" ds:itemID="{C6470571-37D8-4654-AB72-877B28AD875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1A81F6C-AB16-4D27-BF08-BF67B2A17F1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C444EDA-5FD2-4BA3-9FCD-633E570F78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ba35a4-e489-4644-a3e6-9a408ba0738f"/>
    <ds:schemaRef ds:uri="d2ae8e36-8ade-4b49-8a21-f5d4fef2df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ddf292db-23df-4367-b11b-bd324b58e5bb}" enabled="0" method="" siteId="{ddf292db-23df-4367-b11b-bd324b58e5bb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36</TotalTime>
  <Pages>4</Pages>
  <Words>471</Words>
  <Characters>2591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Marieke de Back - Abbes</dc:creator>
  <cp:keywords/>
  <cp:lastModifiedBy>Evert van Veldhuisen</cp:lastModifiedBy>
  <cp:revision>31</cp:revision>
  <cp:lastPrinted>2020-02-11T14:55:00Z</cp:lastPrinted>
  <dcterms:created xsi:type="dcterms:W3CDTF">2024-06-04T06:48:00Z</dcterms:created>
  <dcterms:modified xsi:type="dcterms:W3CDTF">2025-04-01T05:37:00Z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